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diagrams/data1.xml" ContentType="application/vnd.openxmlformats-officedocument.drawingml.diagramData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5BE73" w14:textId="20A741D4" w:rsidR="005D4FFF" w:rsidRPr="002B309E" w:rsidRDefault="005D4FFF" w:rsidP="005D4FFF">
      <w:pPr>
        <w:rPr>
          <w:rFonts w:ascii="Cambria" w:hAnsi="Cambria"/>
        </w:rPr>
      </w:pPr>
    </w:p>
    <w:p w14:paraId="103F9796" w14:textId="33FFC8EA" w:rsidR="005D4FFF" w:rsidRPr="002B309E" w:rsidRDefault="005D4FFF" w:rsidP="00222A13">
      <w:pPr>
        <w:spacing w:before="360"/>
        <w:rPr>
          <w:rFonts w:ascii="Cambria" w:hAnsi="Cambria"/>
          <w:color w:val="434E7E"/>
          <w:spacing w:val="-1"/>
          <w:sz w:val="40"/>
          <w:szCs w:val="40"/>
        </w:rPr>
      </w:pPr>
      <w:r w:rsidRPr="002B309E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A045AC">
        <w:rPr>
          <w:rFonts w:ascii="Cambria" w:hAnsi="Cambria"/>
          <w:color w:val="434E7E"/>
          <w:spacing w:val="-1"/>
          <w:sz w:val="40"/>
          <w:szCs w:val="40"/>
        </w:rPr>
        <w:t>5</w:t>
      </w:r>
      <w:r w:rsidRPr="002B309E">
        <w:rPr>
          <w:rFonts w:ascii="Cambria" w:hAnsi="Cambria"/>
          <w:color w:val="434E7E"/>
          <w:spacing w:val="-1"/>
          <w:sz w:val="40"/>
          <w:szCs w:val="40"/>
        </w:rPr>
        <w:tab/>
      </w:r>
      <w:r w:rsidR="00A91D3B" w:rsidRPr="002B309E">
        <w:rPr>
          <w:rFonts w:ascii="Cambria" w:hAnsi="Cambria"/>
          <w:color w:val="434E7E"/>
          <w:spacing w:val="-1"/>
          <w:sz w:val="40"/>
          <w:szCs w:val="40"/>
        </w:rPr>
        <w:t>Benchmark energy use</w:t>
      </w:r>
    </w:p>
    <w:p w14:paraId="7AA38C9E" w14:textId="7E559F20" w:rsidR="00CD69B8" w:rsidRDefault="00A91D3B" w:rsidP="00594A72">
      <w:pPr>
        <w:spacing w:before="120" w:line="259" w:lineRule="auto"/>
        <w:rPr>
          <w:rFonts w:ascii="Cambria" w:hAnsi="Cambria"/>
          <w:iCs/>
          <w:color w:val="B31983"/>
        </w:rPr>
      </w:pPr>
      <w:r w:rsidRPr="002B309E">
        <w:rPr>
          <w:rFonts w:ascii="Cambria" w:hAnsi="Cambria"/>
          <w:iCs/>
          <w:color w:val="B31983"/>
        </w:rPr>
        <w:t>Benchmarking a property’s energy consumption will allow you to identify problems and track improvements. IREM</w:t>
      </w:r>
      <w:r w:rsidR="00BB036C" w:rsidRPr="002B309E">
        <w:rPr>
          <w:rFonts w:ascii="Cambria" w:hAnsi="Cambria"/>
          <w:iCs/>
          <w:color w:val="B31983"/>
          <w:vertAlign w:val="superscript"/>
        </w:rPr>
        <w:t>®</w:t>
      </w:r>
      <w:r w:rsidRPr="002B309E">
        <w:rPr>
          <w:rFonts w:ascii="Cambria" w:hAnsi="Cambria"/>
          <w:iCs/>
          <w:color w:val="B31983"/>
        </w:rPr>
        <w:t xml:space="preserve"> highly recommends that you use </w:t>
      </w:r>
      <w:hyperlink r:id="rId7" w:history="1">
        <w:r w:rsidRPr="002B309E">
          <w:rPr>
            <w:rStyle w:val="Hyperlink"/>
            <w:rFonts w:ascii="Cambria" w:hAnsi="Cambria"/>
            <w:iCs/>
            <w:color w:val="B31983"/>
          </w:rPr>
          <w:t>ENERGY STAR</w:t>
        </w:r>
        <w:r w:rsidRPr="002B309E">
          <w:rPr>
            <w:rStyle w:val="Hyperlink"/>
            <w:rFonts w:ascii="Cambria" w:hAnsi="Cambria"/>
            <w:iCs/>
            <w:color w:val="B31983"/>
            <w:vertAlign w:val="superscript"/>
          </w:rPr>
          <w:t>®</w:t>
        </w:r>
        <w:r w:rsidRPr="002B309E">
          <w:rPr>
            <w:rStyle w:val="Hyperlink"/>
            <w:rFonts w:ascii="Cambria" w:hAnsi="Cambria"/>
            <w:iCs/>
            <w:color w:val="B31983"/>
          </w:rPr>
          <w:t xml:space="preserve"> Portfolio Manager</w:t>
        </w:r>
        <w:r w:rsidRPr="002B309E">
          <w:rPr>
            <w:rStyle w:val="Hyperlink"/>
            <w:rFonts w:ascii="Cambria" w:hAnsi="Cambria"/>
            <w:iCs/>
            <w:color w:val="B31983"/>
            <w:vertAlign w:val="superscript"/>
          </w:rPr>
          <w:t>®</w:t>
        </w:r>
      </w:hyperlink>
      <w:r w:rsidRPr="002B309E">
        <w:rPr>
          <w:rFonts w:ascii="Cambria" w:hAnsi="Cambria"/>
          <w:iCs/>
          <w:color w:val="B31983"/>
        </w:rPr>
        <w:t>, the free, online benchmarking tool</w:t>
      </w:r>
      <w:r w:rsidR="00AA1BA9" w:rsidRPr="002B309E">
        <w:rPr>
          <w:rFonts w:ascii="Cambria" w:hAnsi="Cambria"/>
          <w:iCs/>
          <w:color w:val="B31983"/>
        </w:rPr>
        <w:t>.</w:t>
      </w:r>
    </w:p>
    <w:p w14:paraId="2EF0A4D4" w14:textId="0F178842" w:rsidR="003059DD" w:rsidRDefault="00863FA5" w:rsidP="007A14A2">
      <w:pPr>
        <w:spacing w:before="12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Learn</w:t>
      </w:r>
      <w:r w:rsidR="00710D12">
        <w:rPr>
          <w:rFonts w:ascii="Cambria" w:hAnsi="Cambria"/>
          <w:iCs/>
          <w:color w:val="B31983"/>
        </w:rPr>
        <w:t xml:space="preserve"> how to share </w:t>
      </w:r>
      <w:r>
        <w:rPr>
          <w:rFonts w:ascii="Cambria" w:hAnsi="Cambria"/>
          <w:iCs/>
          <w:color w:val="B31983"/>
        </w:rPr>
        <w:t>a</w:t>
      </w:r>
      <w:r w:rsidR="00710D12">
        <w:rPr>
          <w:rFonts w:ascii="Cambria" w:hAnsi="Cambria"/>
          <w:iCs/>
          <w:color w:val="B31983"/>
        </w:rPr>
        <w:t xml:space="preserve"> property </w:t>
      </w:r>
      <w:r>
        <w:rPr>
          <w:rFonts w:ascii="Cambria" w:hAnsi="Cambria"/>
          <w:iCs/>
          <w:color w:val="B31983"/>
        </w:rPr>
        <w:t>in ENERGY STAR Portfolio Manager</w:t>
      </w:r>
      <w:r w:rsidR="00710D12">
        <w:rPr>
          <w:rFonts w:ascii="Cambria" w:hAnsi="Cambria"/>
          <w:iCs/>
          <w:color w:val="B31983"/>
        </w:rPr>
        <w:t xml:space="preserve"> at </w:t>
      </w:r>
      <w:hyperlink r:id="rId8" w:history="1">
        <w:r w:rsidR="00710D12" w:rsidRPr="00816ECC">
          <w:rPr>
            <w:rStyle w:val="Hyperlink"/>
            <w:rFonts w:ascii="Cambria" w:hAnsi="Cambria"/>
            <w:iCs/>
            <w:color w:val="434E7E"/>
          </w:rPr>
          <w:t>this link</w:t>
        </w:r>
      </w:hyperlink>
      <w:r w:rsidR="00710D12">
        <w:rPr>
          <w:rFonts w:ascii="Cambria" w:hAnsi="Cambria"/>
          <w:iCs/>
          <w:color w:val="B31983"/>
        </w:rPr>
        <w:t>.</w:t>
      </w:r>
      <w:r>
        <w:rPr>
          <w:rFonts w:ascii="Cambria" w:hAnsi="Cambria"/>
          <w:iCs/>
          <w:color w:val="B31983"/>
        </w:rPr>
        <w:t xml:space="preserve"> </w:t>
      </w:r>
      <w:r w:rsidR="006E12A6">
        <w:rPr>
          <w:rFonts w:ascii="Cambria" w:hAnsi="Cambria"/>
          <w:color w:val="B31983"/>
        </w:rPr>
        <w:t xml:space="preserve">See the </w:t>
      </w:r>
      <w:hyperlink r:id="rId9" w:history="1">
        <w:r w:rsidR="006E12A6"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 w:rsidR="006E12A6">
        <w:rPr>
          <w:rFonts w:ascii="Cambria" w:hAnsi="Cambria"/>
          <w:color w:val="B31983"/>
        </w:rPr>
        <w:t xml:space="preserve"> and the </w:t>
      </w:r>
      <w:hyperlink r:id="rId10" w:history="1">
        <w:r w:rsidR="006E12A6" w:rsidRPr="00FD6760">
          <w:rPr>
            <w:rStyle w:val="Hyperlink"/>
            <w:rFonts w:ascii="Cambria" w:hAnsi="Cambria"/>
            <w:color w:val="434E7E"/>
          </w:rPr>
          <w:t>CSP FAQs</w:t>
        </w:r>
      </w:hyperlink>
      <w:r w:rsidR="006E12A6">
        <w:rPr>
          <w:rFonts w:ascii="Cambria" w:hAnsi="Cambria"/>
          <w:color w:val="B31983"/>
        </w:rPr>
        <w:t xml:space="preserve"> for additional instructions. </w:t>
      </w:r>
      <w:r>
        <w:rPr>
          <w:rFonts w:ascii="Cambria" w:hAnsi="Cambria"/>
          <w:iCs/>
          <w:color w:val="B31983"/>
        </w:rPr>
        <w:t xml:space="preserve">When adding IREM </w:t>
      </w:r>
      <w:r w:rsidR="00126E63">
        <w:rPr>
          <w:rFonts w:ascii="Cambria" w:hAnsi="Cambria"/>
          <w:iCs/>
          <w:color w:val="B31983"/>
        </w:rPr>
        <w:t xml:space="preserve">as a </w:t>
      </w:r>
      <w:r>
        <w:rPr>
          <w:rFonts w:ascii="Cambria" w:hAnsi="Cambria"/>
          <w:iCs/>
          <w:color w:val="B31983"/>
        </w:rPr>
        <w:t xml:space="preserve">contact, </w:t>
      </w:r>
      <w:r w:rsidR="00126E63">
        <w:rPr>
          <w:rFonts w:ascii="Cambria" w:hAnsi="Cambria"/>
          <w:iCs/>
          <w:color w:val="B31983"/>
        </w:rPr>
        <w:t>search</w:t>
      </w:r>
      <w:r>
        <w:rPr>
          <w:rFonts w:ascii="Cambria" w:hAnsi="Cambria"/>
          <w:iCs/>
          <w:color w:val="B31983"/>
        </w:rPr>
        <w:t xml:space="preserve"> for</w:t>
      </w:r>
      <w:r w:rsidR="00126E63">
        <w:rPr>
          <w:rFonts w:ascii="Cambria" w:hAnsi="Cambria"/>
          <w:iCs/>
          <w:color w:val="B31983"/>
        </w:rPr>
        <w:t xml:space="preserve"> </w:t>
      </w:r>
      <w:r w:rsidR="00126E63" w:rsidRPr="00126E63">
        <w:rPr>
          <w:rFonts w:ascii="Cambria" w:eastAsia="Arial" w:hAnsi="Cambria"/>
          <w:color w:val="434E7E"/>
        </w:rPr>
        <w:t>IREMCSP</w:t>
      </w:r>
      <w:r w:rsidR="00126E63" w:rsidRPr="00126E63">
        <w:rPr>
          <w:rFonts w:ascii="Cambria" w:eastAsia="Arial" w:hAnsi="Cambria"/>
          <w:b/>
          <w:bCs w:val="0"/>
          <w:color w:val="434E7E"/>
        </w:rPr>
        <w:t xml:space="preserve"> </w:t>
      </w:r>
      <w:r w:rsidR="00126E63" w:rsidRPr="00126E63">
        <w:rPr>
          <w:rFonts w:ascii="Cambria" w:hAnsi="Cambria"/>
          <w:iCs/>
          <w:color w:val="B31983"/>
        </w:rPr>
        <w:t>(no spaces)</w:t>
      </w:r>
      <w:r w:rsidR="00126E63">
        <w:rPr>
          <w:rFonts w:ascii="Cambria" w:eastAsia="Arial" w:hAnsi="Cambria"/>
          <w:b/>
          <w:bCs w:val="0"/>
          <w:color w:val="434E7E"/>
        </w:rPr>
        <w:t xml:space="preserve"> </w:t>
      </w:r>
      <w:r w:rsidR="00126E63">
        <w:rPr>
          <w:rFonts w:ascii="Cambria" w:hAnsi="Cambria"/>
          <w:iCs/>
          <w:color w:val="B31983"/>
        </w:rPr>
        <w:t>in the username field in the Portfolio Manager search.</w:t>
      </w:r>
    </w:p>
    <w:p w14:paraId="2B110293" w14:textId="7145173F" w:rsidR="009C1566" w:rsidRPr="005A3D34" w:rsidRDefault="009C1566" w:rsidP="005A3D34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5A3D34">
        <w:rPr>
          <w:rFonts w:ascii="Cambria" w:hAnsi="Cambria"/>
          <w:iCs/>
          <w:color w:val="434E7E"/>
          <w:sz w:val="28"/>
          <w:szCs w:val="28"/>
        </w:rPr>
        <w:t>To meet this baseline requirement</w:t>
      </w:r>
    </w:p>
    <w:p w14:paraId="1BAF8381" w14:textId="339690BB" w:rsidR="005276EC" w:rsidRPr="006419AF" w:rsidRDefault="00751A80" w:rsidP="006419AF">
      <w:pPr>
        <w:pStyle w:val="BodyText"/>
        <w:spacing w:before="240" w:after="360"/>
        <w:ind w:left="0" w:firstLine="0"/>
        <w:rPr>
          <w:rFonts w:ascii="Cambria" w:hAnsi="Cambria"/>
          <w:b/>
          <w:bCs w:val="0"/>
          <w:color w:val="B31983"/>
        </w:rPr>
      </w:pPr>
      <w:r w:rsidRPr="006419AF">
        <w:rPr>
          <w:rFonts w:ascii="Cambria" w:hAnsi="Cambria"/>
          <w:b/>
          <w:bCs w:val="0"/>
          <w:noProof/>
          <w:color w:val="434E7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C685BC" wp14:editId="3E5342FA">
                <wp:simplePos x="0" y="0"/>
                <wp:positionH relativeFrom="column">
                  <wp:posOffset>161566</wp:posOffset>
                </wp:positionH>
                <wp:positionV relativeFrom="paragraph">
                  <wp:posOffset>479425</wp:posOffset>
                </wp:positionV>
                <wp:extent cx="609600" cy="438150"/>
                <wp:effectExtent l="0" t="0" r="0" b="0"/>
                <wp:wrapNone/>
                <wp:docPr id="4" name="Arrow: Pentago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38150"/>
                        </a:xfrm>
                        <a:prstGeom prst="homePlate">
                          <a:avLst/>
                        </a:prstGeom>
                        <a:solidFill>
                          <a:srgbClr val="434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8D17EF" w14:textId="74A2D263" w:rsidR="00751A80" w:rsidRPr="00751A80" w:rsidRDefault="00751A80" w:rsidP="00751A80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C685BC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Arrow: Pentagon 4" o:spid="_x0000_s1026" type="#_x0000_t15" style="position:absolute;margin-left:12.7pt;margin-top:37.75pt;width:48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" adj="13838" fillcolor="#434e7e" stroked="f" strokeweight="1pt">
                <v:textbox>
                  <w:txbxContent>
                    <w:p w14:paraId="218D17EF" w14:textId="74A2D263" w:rsidR="00751A80" w:rsidRPr="00751A80" w:rsidRDefault="00751A80" w:rsidP="00751A80">
                      <w:pPr>
                        <w:jc w:val="center"/>
                        <w:rPr>
                          <w:rFonts w:ascii="Cambria" w:hAnsi="Cambria"/>
                          <w:b/>
                          <w:bCs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000DC">
        <w:rPr>
          <w:rFonts w:ascii="Cambria" w:hAnsi="Cambria"/>
          <w:b/>
          <w:bCs w:val="0"/>
          <w:color w:val="434E7E"/>
        </w:rPr>
        <w:t xml:space="preserve">**** </w:t>
      </w:r>
      <w:r w:rsidR="003059DD" w:rsidRPr="006419AF">
        <w:rPr>
          <w:rFonts w:ascii="Cambria" w:hAnsi="Cambria"/>
          <w:b/>
          <w:bCs w:val="0"/>
          <w:color w:val="434E7E"/>
        </w:rPr>
        <w:t>Important note</w:t>
      </w:r>
      <w:r w:rsidR="005276EC" w:rsidRPr="006419AF">
        <w:rPr>
          <w:rFonts w:ascii="Cambria" w:hAnsi="Cambria"/>
          <w:b/>
          <w:bCs w:val="0"/>
          <w:color w:val="434E7E"/>
        </w:rPr>
        <w:t>s</w:t>
      </w:r>
      <w:r w:rsidR="005D0BCC">
        <w:rPr>
          <w:rFonts w:ascii="Cambria" w:hAnsi="Cambria"/>
          <w:b/>
          <w:bCs w:val="0"/>
          <w:color w:val="434E7E"/>
        </w:rPr>
        <w:t xml:space="preserve"> ****</w:t>
      </w:r>
    </w:p>
    <w:p w14:paraId="1CD7586B" w14:textId="2513CD43" w:rsidR="0024652D" w:rsidRPr="003F4D3D" w:rsidRDefault="0024652D" w:rsidP="009C1566">
      <w:pPr>
        <w:pStyle w:val="BodyText"/>
        <w:spacing w:before="120" w:after="120"/>
        <w:ind w:left="1440" w:firstLine="0"/>
        <w:rPr>
          <w:rFonts w:ascii="Cambria" w:hAnsi="Cambria"/>
          <w:color w:val="B31983"/>
        </w:rPr>
      </w:pPr>
      <w:r w:rsidRPr="003F4D3D">
        <w:rPr>
          <w:rFonts w:ascii="Cambria" w:hAnsi="Cambria"/>
          <w:color w:val="B31983"/>
        </w:rPr>
        <w:t xml:space="preserve">The most recent year-ending date must be </w:t>
      </w:r>
      <w:r w:rsidRPr="009D5C31">
        <w:rPr>
          <w:rFonts w:ascii="Cambria" w:hAnsi="Cambria"/>
          <w:color w:val="434E7E"/>
        </w:rPr>
        <w:t>no more than three months</w:t>
      </w:r>
      <w:r w:rsidRPr="003F4D3D">
        <w:rPr>
          <w:rFonts w:ascii="Cambria" w:hAnsi="Cambria"/>
          <w:color w:val="B31983"/>
        </w:rPr>
        <w:t xml:space="preserve"> </w:t>
      </w:r>
      <w:r w:rsidRPr="009D5C31">
        <w:rPr>
          <w:rFonts w:ascii="Cambria" w:hAnsi="Cambria"/>
          <w:color w:val="434E7E"/>
        </w:rPr>
        <w:t>prior</w:t>
      </w:r>
      <w:r w:rsidRPr="003F4D3D">
        <w:rPr>
          <w:rFonts w:ascii="Cambria" w:hAnsi="Cambria"/>
          <w:color w:val="B31983"/>
        </w:rPr>
        <w:t xml:space="preserve"> to the date you submit your CSP application. </w:t>
      </w:r>
    </w:p>
    <w:p w14:paraId="07F7CEB2" w14:textId="171D6B32" w:rsidR="00A045AC" w:rsidRDefault="006419AF" w:rsidP="009C1566">
      <w:pPr>
        <w:pStyle w:val="BodyText"/>
        <w:spacing w:before="360" w:after="120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noProof/>
          <w:color w:val="434E7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03E65A" wp14:editId="7D0F0B9E">
                <wp:simplePos x="0" y="0"/>
                <wp:positionH relativeFrom="column">
                  <wp:posOffset>162464</wp:posOffset>
                </wp:positionH>
                <wp:positionV relativeFrom="paragraph">
                  <wp:posOffset>159385</wp:posOffset>
                </wp:positionV>
                <wp:extent cx="609600" cy="438150"/>
                <wp:effectExtent l="0" t="0" r="0" b="0"/>
                <wp:wrapNone/>
                <wp:docPr id="5" name="Arrow: Pentago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38150"/>
                        </a:xfrm>
                        <a:prstGeom prst="homePlate">
                          <a:avLst/>
                        </a:prstGeom>
                        <a:solidFill>
                          <a:srgbClr val="434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9861C3" w14:textId="256E2471" w:rsidR="006419AF" w:rsidRPr="00751A80" w:rsidRDefault="006419AF" w:rsidP="006419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03E65A" id="Arrow: Pentagon 5" o:spid="_x0000_s1027" type="#_x0000_t15" style="position:absolute;left:0;text-align:left;margin-left:12.8pt;margin-top:12.55pt;width:48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" adj="13838" fillcolor="#434e7e" stroked="f" strokeweight="1pt">
                <v:textbox>
                  <w:txbxContent>
                    <w:p w14:paraId="069861C3" w14:textId="256E2471" w:rsidR="006419AF" w:rsidRPr="00751A80" w:rsidRDefault="006419AF" w:rsidP="006419AF">
                      <w:pPr>
                        <w:jc w:val="center"/>
                        <w:rPr>
                          <w:rFonts w:ascii="Cambria" w:hAnsi="Cambria"/>
                          <w:b/>
                          <w:bCs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59DD" w:rsidRPr="002B309E">
        <w:rPr>
          <w:rFonts w:ascii="Cambria" w:hAnsi="Cambria"/>
          <w:color w:val="B31983"/>
        </w:rPr>
        <w:t xml:space="preserve">If you have access to </w:t>
      </w:r>
      <w:r w:rsidR="00A045AC">
        <w:rPr>
          <w:rFonts w:ascii="Cambria" w:hAnsi="Cambria"/>
          <w:color w:val="B31983"/>
        </w:rPr>
        <w:t xml:space="preserve">aggregate, </w:t>
      </w:r>
      <w:r w:rsidR="003059DD" w:rsidRPr="009C1566">
        <w:rPr>
          <w:rFonts w:ascii="Cambria" w:hAnsi="Cambria"/>
          <w:color w:val="434E7E"/>
        </w:rPr>
        <w:t xml:space="preserve">whole-building </w:t>
      </w:r>
      <w:r w:rsidR="005276EC" w:rsidRPr="002B309E">
        <w:rPr>
          <w:rFonts w:ascii="Cambria" w:hAnsi="Cambria"/>
          <w:color w:val="B31983"/>
        </w:rPr>
        <w:t xml:space="preserve">energy </w:t>
      </w:r>
      <w:r w:rsidR="003059DD" w:rsidRPr="002B309E">
        <w:rPr>
          <w:rFonts w:ascii="Cambria" w:hAnsi="Cambria"/>
          <w:color w:val="B31983"/>
        </w:rPr>
        <w:t>data</w:t>
      </w:r>
      <w:r w:rsidR="005276EC" w:rsidRPr="002B309E">
        <w:rPr>
          <w:rFonts w:ascii="Cambria" w:hAnsi="Cambria"/>
          <w:color w:val="B31983"/>
        </w:rPr>
        <w:t xml:space="preserve"> through the </w:t>
      </w:r>
      <w:r w:rsidR="00C556E1" w:rsidRPr="002B309E">
        <w:rPr>
          <w:rFonts w:ascii="Cambria" w:hAnsi="Cambria"/>
          <w:color w:val="B31983"/>
        </w:rPr>
        <w:t>utility,</w:t>
      </w:r>
      <w:r w:rsidR="003059DD" w:rsidRPr="002B309E">
        <w:rPr>
          <w:rFonts w:ascii="Cambria" w:hAnsi="Cambria"/>
          <w:color w:val="B31983"/>
        </w:rPr>
        <w:t xml:space="preserve"> you </w:t>
      </w:r>
      <w:r w:rsidR="00BB036C" w:rsidRPr="002B309E">
        <w:rPr>
          <w:rFonts w:ascii="Cambria" w:hAnsi="Cambria"/>
          <w:color w:val="434E7E"/>
        </w:rPr>
        <w:t>must</w:t>
      </w:r>
      <w:r w:rsidR="003059DD" w:rsidRPr="002B309E">
        <w:rPr>
          <w:rFonts w:ascii="Cambria" w:hAnsi="Cambria"/>
          <w:color w:val="B31983"/>
        </w:rPr>
        <w:t xml:space="preserve"> benchmark the whole property, </w:t>
      </w:r>
      <w:r w:rsidR="003059DD" w:rsidRPr="009C1566">
        <w:rPr>
          <w:rFonts w:ascii="Cambria" w:hAnsi="Cambria"/>
          <w:color w:val="B31983"/>
        </w:rPr>
        <w:t xml:space="preserve">including </w:t>
      </w:r>
      <w:r w:rsidR="005276EC" w:rsidRPr="009C1566">
        <w:rPr>
          <w:rFonts w:ascii="Cambria" w:hAnsi="Cambria"/>
          <w:color w:val="B31983"/>
        </w:rPr>
        <w:t>tenant suites</w:t>
      </w:r>
      <w:r w:rsidR="003059DD" w:rsidRPr="002B309E">
        <w:rPr>
          <w:rFonts w:ascii="Cambria" w:hAnsi="Cambria"/>
          <w:color w:val="B31983"/>
        </w:rPr>
        <w:t xml:space="preserve">, using that data. </w:t>
      </w:r>
    </w:p>
    <w:p w14:paraId="4D6CC936" w14:textId="4D729E7B" w:rsidR="00A045AC" w:rsidRDefault="003059DD" w:rsidP="009C1566">
      <w:pPr>
        <w:pStyle w:val="BodyText"/>
        <w:numPr>
          <w:ilvl w:val="0"/>
          <w:numId w:val="10"/>
        </w:numPr>
        <w:spacing w:before="120" w:after="120"/>
        <w:ind w:left="1800"/>
        <w:rPr>
          <w:rFonts w:ascii="Cambria" w:hAnsi="Cambria"/>
          <w:color w:val="B31983"/>
        </w:rPr>
      </w:pPr>
      <w:r w:rsidRPr="002B309E">
        <w:rPr>
          <w:rFonts w:ascii="Cambria" w:hAnsi="Cambria"/>
          <w:color w:val="B31983"/>
        </w:rPr>
        <w:t xml:space="preserve">Check the </w:t>
      </w:r>
      <w:hyperlink r:id="rId11" w:history="1">
        <w:r w:rsidRPr="009D5C31">
          <w:rPr>
            <w:rFonts w:ascii="Cambria" w:hAnsi="Cambria"/>
            <w:color w:val="434E7E"/>
            <w:u w:val="single"/>
          </w:rPr>
          <w:t>ENERGY STAR Utility Data Map</w:t>
        </w:r>
      </w:hyperlink>
      <w:r w:rsidRPr="002B309E">
        <w:rPr>
          <w:rFonts w:ascii="Cambria" w:hAnsi="Cambria"/>
          <w:color w:val="B31983"/>
        </w:rPr>
        <w:t xml:space="preserve"> to see if whole-building utility data</w:t>
      </w:r>
      <w:r w:rsidR="009F296E">
        <w:rPr>
          <w:rFonts w:ascii="Cambria" w:hAnsi="Cambria"/>
          <w:color w:val="B31983"/>
        </w:rPr>
        <w:t xml:space="preserve"> is available</w:t>
      </w:r>
      <w:r w:rsidRPr="002B309E">
        <w:rPr>
          <w:rFonts w:ascii="Cambria" w:hAnsi="Cambria"/>
          <w:color w:val="B31983"/>
        </w:rPr>
        <w:t xml:space="preserve"> for the</w:t>
      </w:r>
      <w:r w:rsidR="00DE716E" w:rsidRPr="002B309E">
        <w:rPr>
          <w:rFonts w:ascii="Cambria" w:hAnsi="Cambria"/>
          <w:color w:val="B31983"/>
        </w:rPr>
        <w:t xml:space="preserve"> property</w:t>
      </w:r>
      <w:r w:rsidR="00D90585" w:rsidRPr="002B309E">
        <w:rPr>
          <w:rFonts w:ascii="Cambria" w:hAnsi="Cambria"/>
          <w:color w:val="B31983"/>
        </w:rPr>
        <w:t>.</w:t>
      </w:r>
      <w:r w:rsidR="00A045AC">
        <w:rPr>
          <w:rFonts w:ascii="Cambria" w:hAnsi="Cambria"/>
          <w:color w:val="B31983"/>
        </w:rPr>
        <w:t xml:space="preserve"> </w:t>
      </w:r>
    </w:p>
    <w:p w14:paraId="74B23B29" w14:textId="4AF69F4D" w:rsidR="00A045AC" w:rsidRPr="00A045AC" w:rsidRDefault="009D5C31" w:rsidP="009C1566">
      <w:pPr>
        <w:pStyle w:val="BodyText"/>
        <w:numPr>
          <w:ilvl w:val="0"/>
          <w:numId w:val="10"/>
        </w:numPr>
        <w:spacing w:before="120" w:after="120"/>
        <w:ind w:left="180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V</w:t>
      </w:r>
      <w:r w:rsidR="00A045AC">
        <w:rPr>
          <w:rFonts w:ascii="Cambria" w:hAnsi="Cambria"/>
          <w:color w:val="B31983"/>
        </w:rPr>
        <w:t xml:space="preserve">erify that the utility will provide data given the number of tenants at the property. Utilities often require properties to have a minimum number of tenants (e.g., minimum </w:t>
      </w:r>
      <w:r w:rsidR="00F63911">
        <w:rPr>
          <w:rFonts w:ascii="Cambria" w:hAnsi="Cambria"/>
          <w:color w:val="B31983"/>
        </w:rPr>
        <w:t xml:space="preserve">of </w:t>
      </w:r>
      <w:r w:rsidR="00A045AC">
        <w:rPr>
          <w:rFonts w:ascii="Cambria" w:hAnsi="Cambria"/>
          <w:color w:val="B31983"/>
        </w:rPr>
        <w:t xml:space="preserve">four tenants) to </w:t>
      </w:r>
      <w:r w:rsidR="00F63911">
        <w:rPr>
          <w:rFonts w:ascii="Cambria" w:hAnsi="Cambria"/>
          <w:color w:val="B31983"/>
        </w:rPr>
        <w:t>provide</w:t>
      </w:r>
      <w:r w:rsidR="00A045AC">
        <w:rPr>
          <w:rFonts w:ascii="Cambria" w:hAnsi="Cambria"/>
          <w:color w:val="B31983"/>
        </w:rPr>
        <w:t xml:space="preserve"> aggregate data.</w:t>
      </w:r>
    </w:p>
    <w:bookmarkStart w:id="0" w:name="_Hlk67904804"/>
    <w:p w14:paraId="7A1AB567" w14:textId="0BE86A5C" w:rsidR="006419AF" w:rsidRDefault="006419AF" w:rsidP="008F159A">
      <w:pPr>
        <w:pStyle w:val="BodyText"/>
        <w:spacing w:before="360" w:after="240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noProof/>
          <w:color w:val="434E7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A47C4C" wp14:editId="24D946FC">
                <wp:simplePos x="0" y="0"/>
                <wp:positionH relativeFrom="column">
                  <wp:posOffset>173787</wp:posOffset>
                </wp:positionH>
                <wp:positionV relativeFrom="paragraph">
                  <wp:posOffset>102235</wp:posOffset>
                </wp:positionV>
                <wp:extent cx="609600" cy="438150"/>
                <wp:effectExtent l="0" t="0" r="0" b="0"/>
                <wp:wrapNone/>
                <wp:docPr id="6" name="Arrow: Pentago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38150"/>
                        </a:xfrm>
                        <a:prstGeom prst="homePlate">
                          <a:avLst/>
                        </a:prstGeom>
                        <a:solidFill>
                          <a:srgbClr val="434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A4DFED" w14:textId="0D78BBED" w:rsidR="006419AF" w:rsidRPr="00751A80" w:rsidRDefault="006419AF" w:rsidP="006419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A47C4C" id="Arrow: Pentagon 6" o:spid="_x0000_s1028" type="#_x0000_t15" style="position:absolute;left:0;text-align:left;margin-left:13.7pt;margin-top:8.05pt;width:48pt;height:3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" adj="13838" fillcolor="#434e7e" stroked="f" strokeweight="1pt">
                <v:textbox>
                  <w:txbxContent>
                    <w:p w14:paraId="35A4DFED" w14:textId="0D78BBED" w:rsidR="006419AF" w:rsidRPr="00751A80" w:rsidRDefault="006419AF" w:rsidP="006419AF">
                      <w:pPr>
                        <w:jc w:val="center"/>
                        <w:rPr>
                          <w:rFonts w:ascii="Cambria" w:hAnsi="Cambria"/>
                          <w:b/>
                          <w:bCs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/>
          <w:color w:val="B31983"/>
        </w:rPr>
        <w:t xml:space="preserve">You have </w:t>
      </w:r>
      <w:r w:rsidR="009C1566">
        <w:rPr>
          <w:rFonts w:ascii="Cambria" w:hAnsi="Cambria"/>
          <w:color w:val="B31983"/>
        </w:rPr>
        <w:t>five</w:t>
      </w:r>
      <w:r w:rsidR="00881984">
        <w:rPr>
          <w:rFonts w:ascii="Cambria" w:hAnsi="Cambria"/>
          <w:color w:val="B31983"/>
        </w:rPr>
        <w:t xml:space="preserve"> options to satisfy this requirement</w:t>
      </w:r>
      <w:r w:rsidR="009D5C31">
        <w:rPr>
          <w:rFonts w:ascii="Cambria" w:hAnsi="Cambria"/>
          <w:color w:val="B31983"/>
        </w:rPr>
        <w:t>.</w:t>
      </w:r>
      <w:bookmarkEnd w:id="0"/>
      <w:r>
        <w:rPr>
          <w:rFonts w:ascii="Cambria" w:hAnsi="Cambria"/>
          <w:color w:val="B31983"/>
        </w:rPr>
        <w:t xml:space="preserve"> Follow the process shown in the </w:t>
      </w:r>
      <w:r w:rsidRPr="005D0BCC">
        <w:rPr>
          <w:rFonts w:ascii="Cambria" w:hAnsi="Cambria"/>
          <w:color w:val="434E7E"/>
        </w:rPr>
        <w:t xml:space="preserve">flowchart on the </w:t>
      </w:r>
      <w:r w:rsidR="007433CC">
        <w:rPr>
          <w:rFonts w:ascii="Cambria" w:hAnsi="Cambria"/>
          <w:color w:val="434E7E"/>
        </w:rPr>
        <w:t>last</w:t>
      </w:r>
      <w:r w:rsidRPr="005D0BCC">
        <w:rPr>
          <w:rFonts w:ascii="Cambria" w:hAnsi="Cambria"/>
          <w:color w:val="434E7E"/>
        </w:rPr>
        <w:t xml:space="preserve"> page</w:t>
      </w:r>
      <w:r>
        <w:rPr>
          <w:rFonts w:ascii="Cambria" w:hAnsi="Cambria"/>
          <w:color w:val="B31983"/>
        </w:rPr>
        <w:t xml:space="preserve"> to determine which option </w:t>
      </w:r>
      <w:proofErr w:type="gramStart"/>
      <w:r>
        <w:rPr>
          <w:rFonts w:ascii="Cambria" w:hAnsi="Cambria"/>
          <w:color w:val="B31983"/>
        </w:rPr>
        <w:t>you</w:t>
      </w:r>
      <w:r w:rsidR="005D0BCC">
        <w:rPr>
          <w:rFonts w:ascii="Cambria" w:hAnsi="Cambria"/>
          <w:color w:val="B31983"/>
        </w:rPr>
        <w:t>’ll</w:t>
      </w:r>
      <w:proofErr w:type="gramEnd"/>
      <w:r w:rsidR="005D0BCC">
        <w:rPr>
          <w:rFonts w:ascii="Cambria" w:hAnsi="Cambria"/>
          <w:color w:val="B31983"/>
        </w:rPr>
        <w:t xml:space="preserve"> </w:t>
      </w:r>
      <w:r>
        <w:rPr>
          <w:rFonts w:ascii="Cambria" w:hAnsi="Cambria"/>
          <w:color w:val="B31983"/>
        </w:rPr>
        <w:t>need to use.</w:t>
      </w:r>
    </w:p>
    <w:p w14:paraId="359D7F21" w14:textId="3A37FF2E" w:rsidR="006419AF" w:rsidRDefault="006419AF" w:rsidP="008F159A">
      <w:pPr>
        <w:pStyle w:val="BodyText"/>
        <w:tabs>
          <w:tab w:val="left" w:pos="3623"/>
        </w:tabs>
        <w:spacing w:before="120"/>
        <w:ind w:left="1800" w:right="144" w:firstLine="0"/>
        <w:rPr>
          <w:rFonts w:ascii="Cambria" w:hAnsi="Cambria"/>
          <w:b/>
          <w:bCs w:val="0"/>
          <w:color w:val="B31983"/>
        </w:rPr>
      </w:pPr>
      <w:r w:rsidRPr="00073C2F">
        <w:rPr>
          <w:rFonts w:ascii="Cambria" w:hAnsi="Cambria"/>
          <w:b/>
          <w:bCs w:val="0"/>
          <w:color w:val="B31983"/>
        </w:rPr>
        <w:t>Option 1: Whole-building</w:t>
      </w:r>
      <w:r w:rsidR="005233F2">
        <w:rPr>
          <w:rFonts w:ascii="Cambria" w:hAnsi="Cambria"/>
          <w:b/>
          <w:bCs w:val="0"/>
          <w:color w:val="B31983"/>
        </w:rPr>
        <w:t xml:space="preserve"> data</w:t>
      </w:r>
    </w:p>
    <w:p w14:paraId="28483CBE" w14:textId="53F33DFA" w:rsidR="006419AF" w:rsidRDefault="006419AF" w:rsidP="008F159A">
      <w:pPr>
        <w:pStyle w:val="BodyText"/>
        <w:tabs>
          <w:tab w:val="left" w:pos="3623"/>
        </w:tabs>
        <w:ind w:left="1800" w:right="144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Obtain </w:t>
      </w:r>
      <w:r w:rsidRPr="00320671">
        <w:rPr>
          <w:rFonts w:ascii="Cambria" w:hAnsi="Cambria"/>
          <w:color w:val="434E7E"/>
        </w:rPr>
        <w:t>whole-building energy consumption data</w:t>
      </w:r>
      <w:r>
        <w:rPr>
          <w:rFonts w:ascii="Cambria" w:hAnsi="Cambria"/>
          <w:color w:val="B31983"/>
        </w:rPr>
        <w:t xml:space="preserve"> from the utility, if available.</w:t>
      </w:r>
    </w:p>
    <w:p w14:paraId="075ACA5A" w14:textId="77777777" w:rsidR="006419AF" w:rsidRDefault="006419AF" w:rsidP="008F159A">
      <w:pPr>
        <w:pStyle w:val="BodyText"/>
        <w:tabs>
          <w:tab w:val="left" w:pos="3623"/>
        </w:tabs>
        <w:spacing w:before="120"/>
        <w:ind w:left="1800" w:right="144" w:firstLine="0"/>
        <w:rPr>
          <w:rFonts w:ascii="Cambria" w:hAnsi="Cambria"/>
          <w:b/>
          <w:bCs w:val="0"/>
          <w:noProof/>
          <w:color w:val="B31983"/>
        </w:rPr>
      </w:pPr>
      <w:r w:rsidRPr="00320671">
        <w:rPr>
          <w:rFonts w:ascii="Cambria" w:hAnsi="Cambria"/>
          <w:b/>
          <w:bCs w:val="0"/>
          <w:noProof/>
          <w:color w:val="B31983"/>
        </w:rPr>
        <w:t>Option 2</w:t>
      </w:r>
      <w:r>
        <w:rPr>
          <w:rFonts w:ascii="Cambria" w:hAnsi="Cambria"/>
          <w:b/>
          <w:bCs w:val="0"/>
          <w:noProof/>
          <w:color w:val="B31983"/>
        </w:rPr>
        <w:t>: Tenant data</w:t>
      </w:r>
      <w:bookmarkStart w:id="1" w:name="_Hlk67904658"/>
    </w:p>
    <w:p w14:paraId="764EFE91" w14:textId="59CA3705" w:rsidR="006419AF" w:rsidRDefault="006419AF" w:rsidP="008F159A">
      <w:pPr>
        <w:pStyle w:val="BodyText"/>
        <w:tabs>
          <w:tab w:val="left" w:pos="3623"/>
        </w:tabs>
        <w:spacing w:after="120"/>
        <w:ind w:left="1800" w:right="144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Obtain energy consumption data from the </w:t>
      </w:r>
      <w:r w:rsidRPr="00CD69B8">
        <w:rPr>
          <w:rFonts w:ascii="Cambria" w:hAnsi="Cambria"/>
          <w:color w:val="434E7E"/>
        </w:rPr>
        <w:t xml:space="preserve">largest tenant by </w:t>
      </w:r>
      <w:r>
        <w:rPr>
          <w:rFonts w:ascii="Cambria" w:hAnsi="Cambria"/>
          <w:color w:val="434E7E"/>
        </w:rPr>
        <w:t>usable</w:t>
      </w:r>
      <w:r w:rsidRPr="00CD69B8">
        <w:rPr>
          <w:rFonts w:ascii="Cambria" w:hAnsi="Cambria"/>
          <w:color w:val="434E7E"/>
        </w:rPr>
        <w:t xml:space="preserve"> square feet</w:t>
      </w:r>
      <w:r>
        <w:rPr>
          <w:rFonts w:ascii="Cambria" w:hAnsi="Cambria"/>
          <w:color w:val="434E7E"/>
        </w:rPr>
        <w:t xml:space="preserve"> willing to collaborate</w:t>
      </w:r>
      <w:r>
        <w:rPr>
          <w:rFonts w:ascii="Cambria" w:hAnsi="Cambria"/>
          <w:color w:val="B31983"/>
        </w:rPr>
        <w:t>.</w:t>
      </w:r>
      <w:bookmarkEnd w:id="1"/>
    </w:p>
    <w:p w14:paraId="297AF0E2" w14:textId="77777777" w:rsidR="006419AF" w:rsidRDefault="006419AF" w:rsidP="008F159A">
      <w:pPr>
        <w:pStyle w:val="BodyText"/>
        <w:tabs>
          <w:tab w:val="left" w:pos="3623"/>
        </w:tabs>
        <w:spacing w:before="120"/>
        <w:ind w:left="1800" w:right="144" w:firstLine="0"/>
        <w:rPr>
          <w:rFonts w:ascii="Cambria" w:hAnsi="Cambria"/>
          <w:b/>
          <w:bCs w:val="0"/>
          <w:noProof/>
          <w:color w:val="B31983"/>
        </w:rPr>
      </w:pPr>
      <w:r>
        <w:rPr>
          <w:rFonts w:ascii="Cambria" w:hAnsi="Cambria"/>
          <w:b/>
          <w:bCs w:val="0"/>
          <w:noProof/>
          <w:color w:val="B31983"/>
        </w:rPr>
        <w:t>Option</w:t>
      </w:r>
      <w:r w:rsidRPr="00D32E09">
        <w:rPr>
          <w:rFonts w:ascii="Cambria" w:hAnsi="Cambria"/>
          <w:b/>
          <w:bCs w:val="0"/>
          <w:noProof/>
          <w:color w:val="B31983"/>
        </w:rPr>
        <w:t xml:space="preserve"> </w:t>
      </w:r>
      <w:r>
        <w:rPr>
          <w:rFonts w:ascii="Cambria" w:hAnsi="Cambria"/>
          <w:b/>
          <w:bCs w:val="0"/>
          <w:noProof/>
          <w:color w:val="B31983"/>
        </w:rPr>
        <w:t>3: Tenant memo</w:t>
      </w:r>
    </w:p>
    <w:p w14:paraId="4F88EDB2" w14:textId="6C77CB04" w:rsidR="006419AF" w:rsidRPr="00073C2F" w:rsidRDefault="006419AF" w:rsidP="008F159A">
      <w:pPr>
        <w:pStyle w:val="BodyText"/>
        <w:tabs>
          <w:tab w:val="left" w:pos="3623"/>
        </w:tabs>
        <w:spacing w:after="120"/>
        <w:ind w:left="1800" w:right="144" w:firstLine="0"/>
        <w:rPr>
          <w:rFonts w:ascii="Cambria" w:hAnsi="Cambria"/>
          <w:color w:val="B31983"/>
        </w:rPr>
      </w:pPr>
      <w:r w:rsidRPr="002B309E">
        <w:rPr>
          <w:rFonts w:ascii="Cambria" w:hAnsi="Cambria"/>
          <w:color w:val="B31983"/>
        </w:rPr>
        <w:t xml:space="preserve">Obtain a </w:t>
      </w:r>
      <w:r w:rsidRPr="00CD69B8">
        <w:rPr>
          <w:rFonts w:ascii="Cambria" w:hAnsi="Cambria"/>
          <w:color w:val="434E7E"/>
        </w:rPr>
        <w:t>memo</w:t>
      </w:r>
      <w:r w:rsidRPr="002B309E">
        <w:rPr>
          <w:rFonts w:ascii="Cambria" w:hAnsi="Cambria"/>
          <w:color w:val="B31983"/>
        </w:rPr>
        <w:t xml:space="preserve"> from </w:t>
      </w:r>
      <w:r>
        <w:rPr>
          <w:rFonts w:ascii="Cambria" w:hAnsi="Cambria"/>
          <w:color w:val="B31983"/>
        </w:rPr>
        <w:t xml:space="preserve">the </w:t>
      </w:r>
      <w:r w:rsidRPr="00CD69B8">
        <w:rPr>
          <w:rFonts w:ascii="Cambria" w:hAnsi="Cambria"/>
          <w:color w:val="434E7E"/>
        </w:rPr>
        <w:t xml:space="preserve">largest tenant by </w:t>
      </w:r>
      <w:r>
        <w:rPr>
          <w:rFonts w:ascii="Cambria" w:hAnsi="Cambria"/>
          <w:color w:val="434E7E"/>
        </w:rPr>
        <w:t>usable</w:t>
      </w:r>
      <w:r w:rsidRPr="00CD69B8">
        <w:rPr>
          <w:rFonts w:ascii="Cambria" w:hAnsi="Cambria"/>
          <w:color w:val="434E7E"/>
        </w:rPr>
        <w:t xml:space="preserve"> square feet</w:t>
      </w:r>
      <w:r>
        <w:rPr>
          <w:rFonts w:ascii="Cambria" w:hAnsi="Cambria"/>
          <w:color w:val="434E7E"/>
        </w:rPr>
        <w:t xml:space="preserve"> willing to collaborate </w:t>
      </w:r>
      <w:r w:rsidRPr="002B309E">
        <w:rPr>
          <w:rFonts w:ascii="Cambria" w:hAnsi="Cambria"/>
          <w:color w:val="B31983"/>
        </w:rPr>
        <w:t>in which the tenant certifies that they benchmark their energy consumption</w:t>
      </w:r>
      <w:r>
        <w:rPr>
          <w:rFonts w:ascii="Cambria" w:hAnsi="Cambria"/>
          <w:color w:val="B31983"/>
        </w:rPr>
        <w:t>.</w:t>
      </w:r>
    </w:p>
    <w:p w14:paraId="204B1D0B" w14:textId="77777777" w:rsidR="006419AF" w:rsidRDefault="006419AF" w:rsidP="008F159A">
      <w:pPr>
        <w:pStyle w:val="BodyText"/>
        <w:tabs>
          <w:tab w:val="left" w:pos="3623"/>
        </w:tabs>
        <w:spacing w:before="120"/>
        <w:ind w:left="1800" w:right="144" w:firstLine="0"/>
        <w:rPr>
          <w:rFonts w:ascii="Cambria" w:hAnsi="Cambria"/>
          <w:b/>
          <w:bCs w:val="0"/>
          <w:noProof/>
          <w:color w:val="B31983"/>
        </w:rPr>
      </w:pPr>
      <w:r>
        <w:rPr>
          <w:rFonts w:ascii="Cambria" w:hAnsi="Cambria"/>
          <w:b/>
          <w:bCs w:val="0"/>
          <w:noProof/>
          <w:color w:val="B31983"/>
        </w:rPr>
        <w:t>Option</w:t>
      </w:r>
      <w:r w:rsidRPr="00D32E09">
        <w:rPr>
          <w:rFonts w:ascii="Cambria" w:hAnsi="Cambria"/>
          <w:b/>
          <w:bCs w:val="0"/>
          <w:noProof/>
          <w:color w:val="B31983"/>
        </w:rPr>
        <w:t xml:space="preserve"> </w:t>
      </w:r>
      <w:r>
        <w:rPr>
          <w:rFonts w:ascii="Cambria" w:hAnsi="Cambria"/>
          <w:b/>
          <w:bCs w:val="0"/>
          <w:noProof/>
          <w:color w:val="B31983"/>
        </w:rPr>
        <w:t>4: Management-controlled meters</w:t>
      </w:r>
      <w:bookmarkStart w:id="2" w:name="_Hlk67904683"/>
    </w:p>
    <w:p w14:paraId="5313AA97" w14:textId="4196D215" w:rsidR="006419AF" w:rsidRDefault="006419AF" w:rsidP="008F159A">
      <w:pPr>
        <w:pStyle w:val="BodyText"/>
        <w:tabs>
          <w:tab w:val="left" w:pos="3623"/>
        </w:tabs>
        <w:spacing w:after="120"/>
        <w:ind w:left="1800" w:right="144" w:firstLine="0"/>
        <w:rPr>
          <w:rFonts w:ascii="Cambria" w:hAnsi="Cambria"/>
          <w:color w:val="B31983"/>
        </w:rPr>
      </w:pPr>
      <w:r w:rsidRPr="005233F2">
        <w:rPr>
          <w:rFonts w:ascii="Cambria" w:hAnsi="Cambria"/>
          <w:color w:val="B31983"/>
        </w:rPr>
        <w:t>Benchmark energy consumption for any</w:t>
      </w:r>
      <w:r w:rsidRPr="00881984">
        <w:rPr>
          <w:rFonts w:ascii="Cambria" w:hAnsi="Cambria"/>
          <w:color w:val="434E7E"/>
        </w:rPr>
        <w:t xml:space="preserve"> </w:t>
      </w:r>
      <w:r w:rsidRPr="00CD69B8">
        <w:rPr>
          <w:rFonts w:ascii="Cambria" w:hAnsi="Cambria"/>
          <w:color w:val="434E7E"/>
        </w:rPr>
        <w:t>management controlled-meters</w:t>
      </w:r>
      <w:r>
        <w:rPr>
          <w:rFonts w:ascii="Cambria" w:hAnsi="Cambria"/>
          <w:color w:val="B31983"/>
        </w:rPr>
        <w:t>. Depending on the property and/or lease(s), this may be limited to parking areas, exterior lighting, and in some cases</w:t>
      </w:r>
      <w:r w:rsidR="009C1566">
        <w:rPr>
          <w:rFonts w:ascii="Cambria" w:hAnsi="Cambria"/>
          <w:color w:val="B31983"/>
        </w:rPr>
        <w:t xml:space="preserve">, </w:t>
      </w:r>
      <w:r>
        <w:rPr>
          <w:rFonts w:ascii="Cambria" w:hAnsi="Cambria"/>
          <w:color w:val="B31983"/>
        </w:rPr>
        <w:t>interior spaces such as entryways and corridors.</w:t>
      </w:r>
      <w:bookmarkEnd w:id="2"/>
    </w:p>
    <w:p w14:paraId="034FE03D" w14:textId="3439A733" w:rsidR="006419AF" w:rsidRDefault="006419AF" w:rsidP="008F159A">
      <w:pPr>
        <w:pStyle w:val="BodyText"/>
        <w:tabs>
          <w:tab w:val="left" w:pos="3623"/>
        </w:tabs>
        <w:spacing w:before="120"/>
        <w:ind w:left="1800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B31983"/>
        </w:rPr>
        <w:t>Option</w:t>
      </w:r>
      <w:r w:rsidRPr="00D32E09">
        <w:rPr>
          <w:rFonts w:ascii="Cambria" w:hAnsi="Cambria"/>
          <w:b/>
          <w:bCs w:val="0"/>
          <w:color w:val="B31983"/>
        </w:rPr>
        <w:t xml:space="preserve"> </w:t>
      </w:r>
      <w:r>
        <w:rPr>
          <w:rFonts w:ascii="Cambria" w:hAnsi="Cambria"/>
          <w:b/>
          <w:bCs w:val="0"/>
          <w:color w:val="B31983"/>
        </w:rPr>
        <w:t>5: Management memo</w:t>
      </w:r>
    </w:p>
    <w:p w14:paraId="76AACF07" w14:textId="33C4E885" w:rsidR="008F159A" w:rsidRDefault="006419AF" w:rsidP="009F296E">
      <w:pPr>
        <w:pStyle w:val="BodyText"/>
        <w:tabs>
          <w:tab w:val="left" w:pos="3623"/>
        </w:tabs>
        <w:spacing w:after="120"/>
        <w:ind w:left="1800" w:firstLine="0"/>
        <w:rPr>
          <w:rFonts w:ascii="Cambria" w:hAnsi="Cambria"/>
          <w:color w:val="B31983"/>
        </w:rPr>
      </w:pPr>
      <w:r w:rsidRPr="006419AF">
        <w:rPr>
          <w:rFonts w:ascii="Cambria" w:hAnsi="Cambria"/>
          <w:color w:val="B31983"/>
        </w:rPr>
        <w:t>E</w:t>
      </w:r>
      <w:r w:rsidRPr="00D32E09">
        <w:rPr>
          <w:rFonts w:ascii="Cambria" w:hAnsi="Cambria"/>
          <w:color w:val="B31983"/>
        </w:rPr>
        <w:t>xplain</w:t>
      </w:r>
      <w:r>
        <w:rPr>
          <w:rFonts w:ascii="Cambria" w:hAnsi="Cambria"/>
          <w:color w:val="B31983"/>
        </w:rPr>
        <w:t xml:space="preserve"> why Options 1-4 were unsuccessful in a </w:t>
      </w:r>
      <w:r w:rsidRPr="00881984">
        <w:rPr>
          <w:rFonts w:ascii="Cambria" w:hAnsi="Cambria"/>
          <w:color w:val="434E7E"/>
        </w:rPr>
        <w:t>memo</w:t>
      </w:r>
      <w:r>
        <w:rPr>
          <w:rFonts w:ascii="Cambria" w:hAnsi="Cambria"/>
          <w:color w:val="B31983"/>
        </w:rPr>
        <w:t xml:space="preserve"> and provide the memo as documentation for this </w:t>
      </w:r>
      <w:r w:rsidR="003A3B75">
        <w:rPr>
          <w:rFonts w:ascii="Cambria" w:hAnsi="Cambria"/>
          <w:color w:val="B31983"/>
        </w:rPr>
        <w:t>b</w:t>
      </w:r>
      <w:r>
        <w:rPr>
          <w:rFonts w:ascii="Cambria" w:hAnsi="Cambria"/>
          <w:color w:val="B31983"/>
        </w:rPr>
        <w:t xml:space="preserve">aseline </w:t>
      </w:r>
      <w:r w:rsidR="003A3B75">
        <w:rPr>
          <w:rFonts w:ascii="Cambria" w:hAnsi="Cambria"/>
          <w:color w:val="B31983"/>
        </w:rPr>
        <w:t>r</w:t>
      </w:r>
      <w:r>
        <w:rPr>
          <w:rFonts w:ascii="Cambria" w:hAnsi="Cambria"/>
          <w:color w:val="B31983"/>
        </w:rPr>
        <w:t>equirement.</w:t>
      </w:r>
    </w:p>
    <w:p w14:paraId="0210A58E" w14:textId="4C70A5FE" w:rsidR="008F28EB" w:rsidRDefault="008F28EB" w:rsidP="008F28EB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5A3D34">
        <w:rPr>
          <w:rFonts w:ascii="Cambria" w:hAnsi="Cambria"/>
          <w:iCs/>
          <w:color w:val="434E7E"/>
          <w:sz w:val="28"/>
          <w:szCs w:val="28"/>
        </w:rPr>
        <w:lastRenderedPageBreak/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>claim</w:t>
      </w:r>
      <w:r w:rsidRPr="005A3D34">
        <w:rPr>
          <w:rFonts w:ascii="Cambria" w:hAnsi="Cambria"/>
          <w:iCs/>
          <w:color w:val="434E7E"/>
          <w:sz w:val="28"/>
          <w:szCs w:val="28"/>
        </w:rPr>
        <w:t xml:space="preserve"> this baseline requirement</w:t>
      </w:r>
    </w:p>
    <w:p w14:paraId="189CDC9D" w14:textId="0835F2CA" w:rsidR="008F28EB" w:rsidRDefault="008F28EB" w:rsidP="008F28EB">
      <w:pPr>
        <w:pStyle w:val="BodyText"/>
        <w:numPr>
          <w:ilvl w:val="0"/>
          <w:numId w:val="10"/>
        </w:numPr>
        <w:spacing w:before="120" w:after="120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Answer </w:t>
      </w:r>
      <w:r w:rsidRPr="008F28EB">
        <w:rPr>
          <w:rFonts w:ascii="Cambria" w:hAnsi="Cambria"/>
          <w:color w:val="B31983"/>
        </w:rPr>
        <w:t xml:space="preserve">the </w:t>
      </w:r>
      <w:r>
        <w:rPr>
          <w:rFonts w:ascii="Cambria" w:hAnsi="Cambria"/>
          <w:color w:val="B31983"/>
        </w:rPr>
        <w:t>questions</w:t>
      </w:r>
      <w:r w:rsidRPr="008F28EB">
        <w:rPr>
          <w:rFonts w:ascii="Cambria" w:hAnsi="Cambria"/>
          <w:color w:val="B31983"/>
        </w:rPr>
        <w:t xml:space="preserve"> </w:t>
      </w:r>
      <w:r>
        <w:rPr>
          <w:rFonts w:ascii="Cambria" w:hAnsi="Cambria"/>
          <w:color w:val="B31983"/>
        </w:rPr>
        <w:t>that follow</w:t>
      </w:r>
      <w:r w:rsidRPr="008F28EB">
        <w:rPr>
          <w:rFonts w:ascii="Cambria" w:hAnsi="Cambria"/>
          <w:color w:val="B31983"/>
        </w:rPr>
        <w:t>.</w:t>
      </w:r>
    </w:p>
    <w:p w14:paraId="6C7526B3" w14:textId="53FA3213" w:rsidR="008F28EB" w:rsidRPr="008F28EB" w:rsidRDefault="00A844E0" w:rsidP="008F28EB">
      <w:pPr>
        <w:pStyle w:val="BodyText"/>
        <w:numPr>
          <w:ilvl w:val="0"/>
          <w:numId w:val="10"/>
        </w:numPr>
        <w:spacing w:before="120" w:after="120"/>
        <w:ind w:left="1080"/>
        <w:rPr>
          <w:rFonts w:ascii="Cambria" w:hAnsi="Cambria"/>
          <w:color w:val="B31983"/>
        </w:rPr>
      </w:pPr>
      <w:hyperlink r:id="rId12" w:history="1">
        <w:r w:rsidR="008F28EB" w:rsidRPr="005F1CB6">
          <w:rPr>
            <w:rStyle w:val="Hyperlink"/>
            <w:rFonts w:ascii="Cambria" w:hAnsi="Cambria"/>
            <w:color w:val="434E7E"/>
          </w:rPr>
          <w:t>Share the property</w:t>
        </w:r>
      </w:hyperlink>
      <w:r w:rsidR="008F28EB">
        <w:rPr>
          <w:rFonts w:ascii="Cambria" w:hAnsi="Cambria"/>
          <w:color w:val="B31983"/>
        </w:rPr>
        <w:t xml:space="preserve"> in ENERGY STAR Portfolio Manager</w:t>
      </w:r>
      <w:r w:rsidR="006E12A6">
        <w:rPr>
          <w:rFonts w:ascii="Cambria" w:hAnsi="Cambria"/>
          <w:color w:val="B31983"/>
        </w:rPr>
        <w:t xml:space="preserve">. </w:t>
      </w:r>
      <w:r w:rsidR="006E12A6">
        <w:rPr>
          <w:rFonts w:ascii="Cambria" w:hAnsi="Cambria"/>
          <w:color w:val="B31983"/>
        </w:rPr>
        <w:t xml:space="preserve">See the </w:t>
      </w:r>
      <w:hyperlink r:id="rId13" w:history="1">
        <w:r w:rsidR="006E12A6"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 w:rsidR="006E12A6">
        <w:rPr>
          <w:rFonts w:ascii="Cambria" w:hAnsi="Cambria"/>
          <w:color w:val="B31983"/>
        </w:rPr>
        <w:t xml:space="preserve"> and the </w:t>
      </w:r>
      <w:hyperlink r:id="rId14" w:history="1">
        <w:r w:rsidR="006E12A6" w:rsidRPr="00FD6760">
          <w:rPr>
            <w:rStyle w:val="Hyperlink"/>
            <w:rFonts w:ascii="Cambria" w:hAnsi="Cambria"/>
            <w:color w:val="434E7E"/>
          </w:rPr>
          <w:t>CSP FAQs</w:t>
        </w:r>
      </w:hyperlink>
      <w:r w:rsidR="006E12A6">
        <w:rPr>
          <w:rFonts w:ascii="Cambria" w:hAnsi="Cambria"/>
          <w:color w:val="B31983"/>
        </w:rPr>
        <w:t xml:space="preserve"> for additional instructions.</w:t>
      </w:r>
    </w:p>
    <w:p w14:paraId="4468C354" w14:textId="65688B09" w:rsidR="000D2DAC" w:rsidRPr="002B309E" w:rsidRDefault="00C556E1" w:rsidP="009F296E">
      <w:pPr>
        <w:pStyle w:val="BodyText"/>
        <w:numPr>
          <w:ilvl w:val="0"/>
          <w:numId w:val="6"/>
        </w:numPr>
        <w:spacing w:before="480" w:after="240"/>
        <w:ind w:right="86"/>
        <w:rPr>
          <w:rFonts w:ascii="Cambria" w:hAnsi="Cambria"/>
          <w:color w:val="414042"/>
        </w:rPr>
      </w:pPr>
      <w:r w:rsidRPr="002B309E">
        <w:rPr>
          <w:rFonts w:ascii="Cambria" w:hAnsi="Cambria"/>
          <w:color w:val="414042"/>
        </w:rPr>
        <w:t xml:space="preserve">How were you able to satisfy this </w:t>
      </w:r>
      <w:r w:rsidR="009C1566">
        <w:rPr>
          <w:rFonts w:ascii="Cambria" w:hAnsi="Cambria"/>
          <w:color w:val="414042"/>
        </w:rPr>
        <w:t>b</w:t>
      </w:r>
      <w:r w:rsidRPr="002B309E">
        <w:rPr>
          <w:rFonts w:ascii="Cambria" w:hAnsi="Cambria"/>
          <w:color w:val="414042"/>
        </w:rPr>
        <w:t xml:space="preserve">aseline </w:t>
      </w:r>
      <w:r w:rsidR="009C1566">
        <w:rPr>
          <w:rFonts w:ascii="Cambria" w:hAnsi="Cambria"/>
          <w:color w:val="414042"/>
        </w:rPr>
        <w:t>r</w:t>
      </w:r>
      <w:r w:rsidRPr="002B309E">
        <w:rPr>
          <w:rFonts w:ascii="Cambria" w:hAnsi="Cambria"/>
          <w:color w:val="414042"/>
        </w:rPr>
        <w:t>equirement</w:t>
      </w:r>
      <w:r w:rsidR="000D2DAC" w:rsidRPr="002B309E">
        <w:rPr>
          <w:rFonts w:ascii="Cambria" w:hAnsi="Cambria"/>
          <w:color w:val="414042"/>
        </w:rPr>
        <w:t>?</w:t>
      </w:r>
    </w:p>
    <w:tbl>
      <w:tblPr>
        <w:tblW w:w="0" w:type="auto"/>
        <w:tblInd w:w="690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5"/>
        <w:gridCol w:w="905"/>
      </w:tblGrid>
      <w:tr w:rsidR="00C556E1" w:rsidRPr="002B309E" w14:paraId="00412D65" w14:textId="77777777" w:rsidTr="007433CC">
        <w:trPr>
          <w:trHeight w:hRule="exact" w:val="680"/>
        </w:trPr>
        <w:tc>
          <w:tcPr>
            <w:tcW w:w="4525" w:type="dxa"/>
            <w:tcBorders>
              <w:right w:val="single" w:sz="4" w:space="0" w:color="FFC629"/>
            </w:tcBorders>
            <w:vAlign w:val="center"/>
          </w:tcPr>
          <w:p w14:paraId="799E63A6" w14:textId="788A4A72" w:rsidR="00C556E1" w:rsidRPr="002B309E" w:rsidRDefault="00320671" w:rsidP="007433CC">
            <w:pPr>
              <w:pStyle w:val="TableParagraph"/>
              <w:spacing w:before="0"/>
              <w:ind w:right="144"/>
              <w:rPr>
                <w:color w:val="414042"/>
              </w:rPr>
            </w:pPr>
            <w:bookmarkStart w:id="3" w:name="_Hlk68861007"/>
            <w:r>
              <w:rPr>
                <w:color w:val="414042"/>
              </w:rPr>
              <w:t xml:space="preserve">Option 1: </w:t>
            </w:r>
            <w:r w:rsidR="00C556E1" w:rsidRPr="002B309E">
              <w:rPr>
                <w:color w:val="414042"/>
              </w:rPr>
              <w:t>Whole-building</w:t>
            </w:r>
            <w:r w:rsidR="005233F2">
              <w:rPr>
                <w:color w:val="414042"/>
              </w:rPr>
              <w:t xml:space="preserve"> data</w:t>
            </w:r>
          </w:p>
        </w:tc>
        <w:tc>
          <w:tcPr>
            <w:tcW w:w="905" w:type="dxa"/>
            <w:tcBorders>
              <w:left w:val="single" w:sz="4" w:space="0" w:color="FFC629"/>
            </w:tcBorders>
            <w:vAlign w:val="center"/>
          </w:tcPr>
          <w:p w14:paraId="6B24DD0D" w14:textId="0A238CFF" w:rsidR="00C556E1" w:rsidRPr="002B309E" w:rsidRDefault="00C556E1" w:rsidP="00A10EE7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556E1" w:rsidRPr="002B309E" w14:paraId="47CCE9D0" w14:textId="77777777" w:rsidTr="007433CC">
        <w:trPr>
          <w:trHeight w:hRule="exact" w:val="820"/>
        </w:trPr>
        <w:tc>
          <w:tcPr>
            <w:tcW w:w="4525" w:type="dxa"/>
            <w:tcBorders>
              <w:right w:val="single" w:sz="4" w:space="0" w:color="FFC629"/>
            </w:tcBorders>
            <w:vAlign w:val="center"/>
          </w:tcPr>
          <w:p w14:paraId="5F771DEF" w14:textId="2BC4C43D" w:rsidR="00C556E1" w:rsidRPr="002B309E" w:rsidRDefault="00320671" w:rsidP="007433CC">
            <w:pPr>
              <w:pStyle w:val="TableParagraph"/>
              <w:spacing w:before="0"/>
              <w:ind w:right="144"/>
              <w:rPr>
                <w:color w:val="414042"/>
              </w:rPr>
            </w:pPr>
            <w:r>
              <w:rPr>
                <w:color w:val="414042"/>
              </w:rPr>
              <w:t xml:space="preserve">Option 2: </w:t>
            </w:r>
            <w:r w:rsidR="00C556E1" w:rsidRPr="002B309E">
              <w:rPr>
                <w:color w:val="414042"/>
              </w:rPr>
              <w:t>Tenant data</w:t>
            </w:r>
          </w:p>
        </w:tc>
        <w:tc>
          <w:tcPr>
            <w:tcW w:w="905" w:type="dxa"/>
            <w:tcBorders>
              <w:left w:val="single" w:sz="4" w:space="0" w:color="FFC629"/>
            </w:tcBorders>
            <w:vAlign w:val="center"/>
          </w:tcPr>
          <w:p w14:paraId="4063980C" w14:textId="77777777" w:rsidR="00C556E1" w:rsidRPr="002B309E" w:rsidRDefault="00C556E1" w:rsidP="00A10EE7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D2DAC" w:rsidRPr="002B309E" w14:paraId="5202FA06" w14:textId="77777777" w:rsidTr="007433CC">
        <w:trPr>
          <w:trHeight w:hRule="exact" w:val="681"/>
        </w:trPr>
        <w:tc>
          <w:tcPr>
            <w:tcW w:w="4525" w:type="dxa"/>
            <w:vAlign w:val="center"/>
          </w:tcPr>
          <w:p w14:paraId="1B32A828" w14:textId="562F3C0C" w:rsidR="000D2DAC" w:rsidRPr="002B309E" w:rsidRDefault="00320671" w:rsidP="007433CC">
            <w:pPr>
              <w:pStyle w:val="TableParagraph"/>
              <w:spacing w:before="0" w:line="254" w:lineRule="exact"/>
              <w:ind w:right="144"/>
              <w:rPr>
                <w:color w:val="414042"/>
              </w:rPr>
            </w:pPr>
            <w:r>
              <w:rPr>
                <w:color w:val="414042"/>
              </w:rPr>
              <w:t xml:space="preserve">Option 3: </w:t>
            </w:r>
            <w:r w:rsidR="00C556E1" w:rsidRPr="002B309E">
              <w:rPr>
                <w:color w:val="414042"/>
              </w:rPr>
              <w:t>Tenant memo</w:t>
            </w:r>
          </w:p>
        </w:tc>
        <w:tc>
          <w:tcPr>
            <w:tcW w:w="905" w:type="dxa"/>
            <w:vAlign w:val="center"/>
          </w:tcPr>
          <w:p w14:paraId="0169C6F9" w14:textId="77777777" w:rsidR="000D2DAC" w:rsidRPr="002B309E" w:rsidRDefault="000D2DAC" w:rsidP="00A10EE7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556E1" w:rsidRPr="002B309E" w14:paraId="09A8B96B" w14:textId="77777777" w:rsidTr="007433CC">
        <w:trPr>
          <w:trHeight w:hRule="exact" w:val="681"/>
        </w:trPr>
        <w:tc>
          <w:tcPr>
            <w:tcW w:w="4525" w:type="dxa"/>
            <w:vAlign w:val="center"/>
          </w:tcPr>
          <w:p w14:paraId="0B85F742" w14:textId="191DF677" w:rsidR="00C556E1" w:rsidRPr="002B309E" w:rsidRDefault="00320671" w:rsidP="007433CC">
            <w:pPr>
              <w:pStyle w:val="TableParagraph"/>
              <w:spacing w:before="0" w:line="254" w:lineRule="exact"/>
              <w:ind w:right="144"/>
              <w:rPr>
                <w:color w:val="414042"/>
              </w:rPr>
            </w:pPr>
            <w:r>
              <w:rPr>
                <w:color w:val="414042"/>
              </w:rPr>
              <w:t xml:space="preserve">Option 4: </w:t>
            </w:r>
            <w:r w:rsidR="00D32E09">
              <w:rPr>
                <w:color w:val="414042"/>
              </w:rPr>
              <w:t>Management-controlled meters</w:t>
            </w:r>
          </w:p>
        </w:tc>
        <w:tc>
          <w:tcPr>
            <w:tcW w:w="905" w:type="dxa"/>
            <w:vAlign w:val="center"/>
          </w:tcPr>
          <w:p w14:paraId="2D6B5500" w14:textId="77777777" w:rsidR="00C556E1" w:rsidRPr="002B309E" w:rsidRDefault="00C556E1" w:rsidP="00A10EE7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D32E09" w:rsidRPr="002B309E" w14:paraId="13BE4C08" w14:textId="77777777" w:rsidTr="007433CC">
        <w:trPr>
          <w:trHeight w:hRule="exact" w:val="681"/>
        </w:trPr>
        <w:tc>
          <w:tcPr>
            <w:tcW w:w="4525" w:type="dxa"/>
            <w:vAlign w:val="center"/>
          </w:tcPr>
          <w:p w14:paraId="280BD6DA" w14:textId="765EEDB4" w:rsidR="00D32E09" w:rsidRDefault="00320671" w:rsidP="007433CC">
            <w:pPr>
              <w:pStyle w:val="TableParagraph"/>
              <w:spacing w:before="0" w:line="254" w:lineRule="exact"/>
              <w:ind w:right="144"/>
              <w:rPr>
                <w:color w:val="414042"/>
              </w:rPr>
            </w:pPr>
            <w:r>
              <w:rPr>
                <w:color w:val="414042"/>
              </w:rPr>
              <w:t xml:space="preserve">Option 5: </w:t>
            </w:r>
            <w:r w:rsidR="006868D0">
              <w:rPr>
                <w:color w:val="414042"/>
              </w:rPr>
              <w:t>Management m</w:t>
            </w:r>
            <w:r w:rsidR="002A5703">
              <w:rPr>
                <w:color w:val="414042"/>
              </w:rPr>
              <w:t>emo</w:t>
            </w:r>
          </w:p>
        </w:tc>
        <w:tc>
          <w:tcPr>
            <w:tcW w:w="905" w:type="dxa"/>
            <w:vAlign w:val="center"/>
          </w:tcPr>
          <w:p w14:paraId="693E3D30" w14:textId="77777777" w:rsidR="00D32E09" w:rsidRPr="002B309E" w:rsidRDefault="00D32E09" w:rsidP="00A10EE7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</w:tbl>
    <w:bookmarkEnd w:id="3"/>
    <w:p w14:paraId="2DBFEC5E" w14:textId="77777777" w:rsidR="00BB2AA7" w:rsidRDefault="000D2DAC" w:rsidP="00BB2AA7">
      <w:pPr>
        <w:pStyle w:val="BodyText"/>
        <w:numPr>
          <w:ilvl w:val="0"/>
          <w:numId w:val="6"/>
        </w:numPr>
        <w:spacing w:before="360" w:after="120"/>
        <w:ind w:right="90"/>
        <w:rPr>
          <w:rFonts w:ascii="Cambria" w:hAnsi="Cambria"/>
          <w:color w:val="414042"/>
        </w:rPr>
      </w:pPr>
      <w:r w:rsidRPr="002B309E">
        <w:rPr>
          <w:rFonts w:ascii="Cambria" w:hAnsi="Cambria"/>
          <w:color w:val="414042"/>
        </w:rPr>
        <w:t xml:space="preserve">Enter the </w:t>
      </w:r>
      <w:r w:rsidR="00C556E1" w:rsidRPr="002B309E">
        <w:rPr>
          <w:rFonts w:ascii="Cambria" w:hAnsi="Cambria"/>
          <w:color w:val="414042"/>
        </w:rPr>
        <w:t xml:space="preserve">ENERGY STAR score and/or site </w:t>
      </w:r>
      <w:r w:rsidRPr="002B309E">
        <w:rPr>
          <w:rFonts w:ascii="Cambria" w:hAnsi="Cambria"/>
          <w:color w:val="414042"/>
        </w:rPr>
        <w:t xml:space="preserve">energy use intensity (EUI) for the areas </w:t>
      </w:r>
      <w:proofErr w:type="gramStart"/>
      <w:r w:rsidRPr="002B309E">
        <w:rPr>
          <w:rFonts w:ascii="Cambria" w:hAnsi="Cambria"/>
          <w:color w:val="414042"/>
        </w:rPr>
        <w:t>you</w:t>
      </w:r>
      <w:r w:rsidR="00BB2AA7">
        <w:rPr>
          <w:rFonts w:ascii="Cambria" w:hAnsi="Cambria"/>
          <w:color w:val="414042"/>
        </w:rPr>
        <w:t>’re</w:t>
      </w:r>
      <w:proofErr w:type="gramEnd"/>
      <w:r w:rsidR="00BB2AA7">
        <w:rPr>
          <w:rFonts w:ascii="Cambria" w:hAnsi="Cambria"/>
          <w:color w:val="414042"/>
        </w:rPr>
        <w:t xml:space="preserve"> </w:t>
      </w:r>
      <w:r w:rsidRPr="002B309E">
        <w:rPr>
          <w:rFonts w:ascii="Cambria" w:hAnsi="Cambria"/>
          <w:color w:val="414042"/>
        </w:rPr>
        <w:t>able to benchmark</w:t>
      </w:r>
      <w:r w:rsidR="00BB2AA7">
        <w:rPr>
          <w:rFonts w:ascii="Cambria" w:hAnsi="Cambria"/>
          <w:color w:val="414042"/>
        </w:rPr>
        <w:t>.</w:t>
      </w:r>
    </w:p>
    <w:p w14:paraId="07BC3677" w14:textId="69C10A95" w:rsidR="00A10EE7" w:rsidRPr="00A10EE7" w:rsidRDefault="006868D0" w:rsidP="00BB2AA7">
      <w:pPr>
        <w:pStyle w:val="BodyText"/>
        <w:spacing w:before="120" w:after="240"/>
        <w:ind w:left="360" w:right="90" w:firstLine="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C</w:t>
      </w:r>
      <w:r w:rsidR="00C556E1" w:rsidRPr="002B309E">
        <w:rPr>
          <w:rFonts w:ascii="Cambria" w:hAnsi="Cambria"/>
          <w:color w:val="414042"/>
        </w:rPr>
        <w:t xml:space="preserve">heck the </w:t>
      </w:r>
      <w:r>
        <w:rPr>
          <w:rFonts w:ascii="Cambria" w:hAnsi="Cambria"/>
          <w:color w:val="414042"/>
        </w:rPr>
        <w:t xml:space="preserve">applicable </w:t>
      </w:r>
      <w:r w:rsidR="00C556E1" w:rsidRPr="002B309E">
        <w:rPr>
          <w:rFonts w:ascii="Cambria" w:hAnsi="Cambria"/>
          <w:color w:val="414042"/>
        </w:rPr>
        <w:t xml:space="preserve">line </w:t>
      </w:r>
      <w:r w:rsidR="008C5490" w:rsidRPr="002B309E">
        <w:rPr>
          <w:rFonts w:ascii="Cambria" w:hAnsi="Cambria"/>
          <w:color w:val="414042"/>
        </w:rPr>
        <w:t>if you obtained a tenant memo that certifies that they are tracking energy consumption</w:t>
      </w:r>
      <w:r>
        <w:rPr>
          <w:rFonts w:ascii="Cambria" w:hAnsi="Cambria"/>
          <w:color w:val="414042"/>
        </w:rPr>
        <w:t xml:space="preserve"> or exhausted all benchmarking steps and must provide a management memo.</w:t>
      </w:r>
    </w:p>
    <w:tbl>
      <w:tblPr>
        <w:tblStyle w:val="TableGrid"/>
        <w:tblW w:w="0" w:type="auto"/>
        <w:tblInd w:w="610" w:type="dxa"/>
        <w:tblLook w:val="04A0" w:firstRow="1" w:lastRow="0" w:firstColumn="1" w:lastColumn="0" w:noHBand="0" w:noVBand="1"/>
      </w:tblPr>
      <w:tblGrid>
        <w:gridCol w:w="2805"/>
        <w:gridCol w:w="1244"/>
      </w:tblGrid>
      <w:tr w:rsidR="00A10EE7" w14:paraId="638805DB" w14:textId="77777777" w:rsidTr="003D7436">
        <w:trPr>
          <w:trHeight w:val="756"/>
        </w:trPr>
        <w:tc>
          <w:tcPr>
            <w:tcW w:w="2805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14113CED" w14:textId="25BEA7E3" w:rsidR="00A10EE7" w:rsidRDefault="00A10EE7" w:rsidP="00073C2F">
            <w:pPr>
              <w:pStyle w:val="BodyText"/>
              <w:spacing w:before="100" w:beforeAutospacing="1" w:after="120"/>
              <w:ind w:left="0" w:right="9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Year-ending date</w:t>
            </w:r>
          </w:p>
        </w:tc>
        <w:tc>
          <w:tcPr>
            <w:tcW w:w="1244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745B097D" w14:textId="77777777" w:rsidR="00A10EE7" w:rsidRDefault="00A10EE7" w:rsidP="00A10EE7">
            <w:pPr>
              <w:pStyle w:val="BodyText"/>
              <w:spacing w:before="100" w:beforeAutospacing="1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10EE7" w14:paraId="3ADB3EC0" w14:textId="77777777" w:rsidTr="003D7436">
        <w:trPr>
          <w:trHeight w:val="756"/>
        </w:trPr>
        <w:tc>
          <w:tcPr>
            <w:tcW w:w="2805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74558FBA" w14:textId="4AA87747" w:rsidR="00A10EE7" w:rsidRDefault="00A10EE7" w:rsidP="00073C2F">
            <w:pPr>
              <w:pStyle w:val="BodyText"/>
              <w:spacing w:before="100" w:beforeAutospacing="1" w:after="120"/>
              <w:ind w:left="0" w:right="9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ENERGY STAR score</w:t>
            </w:r>
          </w:p>
        </w:tc>
        <w:tc>
          <w:tcPr>
            <w:tcW w:w="1244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1177C55D" w14:textId="77777777" w:rsidR="00A10EE7" w:rsidRDefault="00A10EE7" w:rsidP="00A10EE7">
            <w:pPr>
              <w:pStyle w:val="BodyText"/>
              <w:spacing w:before="100" w:beforeAutospacing="1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10EE7" w14:paraId="423E754C" w14:textId="77777777" w:rsidTr="003D7436">
        <w:trPr>
          <w:trHeight w:val="756"/>
        </w:trPr>
        <w:tc>
          <w:tcPr>
            <w:tcW w:w="2805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08032DE9" w14:textId="77D06B24" w:rsidR="00A10EE7" w:rsidRDefault="00A10EE7" w:rsidP="00073C2F">
            <w:pPr>
              <w:pStyle w:val="BodyText"/>
              <w:spacing w:before="100" w:beforeAutospacing="1" w:after="120"/>
              <w:ind w:left="0" w:right="9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Site EUI</w:t>
            </w:r>
          </w:p>
        </w:tc>
        <w:tc>
          <w:tcPr>
            <w:tcW w:w="1244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7D04F52B" w14:textId="77777777" w:rsidR="00A10EE7" w:rsidRDefault="00A10EE7" w:rsidP="00A10EE7">
            <w:pPr>
              <w:pStyle w:val="BodyText"/>
              <w:spacing w:before="100" w:beforeAutospacing="1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10EE7" w14:paraId="5FD9A890" w14:textId="77777777" w:rsidTr="003D7436">
        <w:trPr>
          <w:trHeight w:val="756"/>
        </w:trPr>
        <w:tc>
          <w:tcPr>
            <w:tcW w:w="2805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7126B60E" w14:textId="1BF89AA8" w:rsidR="00A10EE7" w:rsidRDefault="00A10EE7" w:rsidP="00073C2F">
            <w:pPr>
              <w:pStyle w:val="BodyText"/>
              <w:spacing w:before="100" w:beforeAutospacing="1" w:after="120"/>
              <w:ind w:left="0" w:right="9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Tenant memo</w:t>
            </w:r>
          </w:p>
        </w:tc>
        <w:tc>
          <w:tcPr>
            <w:tcW w:w="1244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752321EE" w14:textId="77777777" w:rsidR="00A10EE7" w:rsidRDefault="00A10EE7" w:rsidP="00A10EE7">
            <w:pPr>
              <w:pStyle w:val="BodyText"/>
              <w:spacing w:before="100" w:beforeAutospacing="1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10EE7" w14:paraId="7F627E3E" w14:textId="77777777" w:rsidTr="003D7436">
        <w:trPr>
          <w:trHeight w:val="756"/>
        </w:trPr>
        <w:tc>
          <w:tcPr>
            <w:tcW w:w="2805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3C2474F4" w14:textId="2FA2A706" w:rsidR="00A10EE7" w:rsidRDefault="00A10EE7" w:rsidP="00073C2F">
            <w:pPr>
              <w:pStyle w:val="BodyText"/>
              <w:spacing w:before="100" w:beforeAutospacing="1" w:after="120"/>
              <w:ind w:left="0" w:right="9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Management memo</w:t>
            </w:r>
          </w:p>
        </w:tc>
        <w:tc>
          <w:tcPr>
            <w:tcW w:w="1244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5DA789E8" w14:textId="77777777" w:rsidR="00A10EE7" w:rsidRDefault="00A10EE7" w:rsidP="00967809">
            <w:pPr>
              <w:pStyle w:val="BodyText"/>
              <w:spacing w:before="100" w:beforeAutospacing="1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6C85F7C7" w14:textId="5CCF51C3" w:rsidR="003059DD" w:rsidRPr="002B309E" w:rsidRDefault="003059DD" w:rsidP="006C07D1">
      <w:pPr>
        <w:pStyle w:val="BodyText"/>
        <w:numPr>
          <w:ilvl w:val="0"/>
          <w:numId w:val="6"/>
        </w:numPr>
        <w:spacing w:before="360" w:after="120"/>
        <w:rPr>
          <w:rFonts w:ascii="Cambria" w:hAnsi="Cambria"/>
          <w:color w:val="414042"/>
        </w:rPr>
      </w:pPr>
      <w:bookmarkStart w:id="4" w:name="_Hlk68861153"/>
      <w:r w:rsidRPr="002B309E">
        <w:rPr>
          <w:rFonts w:ascii="Cambria" w:hAnsi="Cambria"/>
          <w:color w:val="414042"/>
        </w:rPr>
        <w:t>Submit</w:t>
      </w:r>
      <w:r w:rsidR="008C5490" w:rsidRPr="002B309E">
        <w:rPr>
          <w:rFonts w:ascii="Cambria" w:hAnsi="Cambria"/>
          <w:color w:val="414042"/>
        </w:rPr>
        <w:t xml:space="preserve"> </w:t>
      </w:r>
      <w:r w:rsidR="008C5490" w:rsidRPr="00A045AC">
        <w:rPr>
          <w:rFonts w:ascii="Cambria" w:hAnsi="Cambria"/>
          <w:color w:val="434E7E"/>
        </w:rPr>
        <w:t>one of the following</w:t>
      </w:r>
      <w:r w:rsidR="008C5490" w:rsidRPr="002B309E">
        <w:rPr>
          <w:rFonts w:ascii="Cambria" w:hAnsi="Cambria"/>
          <w:color w:val="414042"/>
        </w:rPr>
        <w:t xml:space="preserve"> as benchmarking</w:t>
      </w:r>
      <w:r w:rsidRPr="002B309E">
        <w:rPr>
          <w:rFonts w:ascii="Cambria" w:hAnsi="Cambria"/>
          <w:color w:val="414042"/>
        </w:rPr>
        <w:t xml:space="preserve"> evidence</w:t>
      </w:r>
      <w:r w:rsidR="008C5490" w:rsidRPr="002B309E">
        <w:rPr>
          <w:rFonts w:ascii="Cambria" w:hAnsi="Cambria"/>
          <w:color w:val="414042"/>
        </w:rPr>
        <w:t>.</w:t>
      </w:r>
    </w:p>
    <w:p w14:paraId="506A9DE7" w14:textId="3EA8124C" w:rsidR="00F63911" w:rsidRDefault="00A844E0" w:rsidP="00952C65">
      <w:pPr>
        <w:pStyle w:val="BodyText"/>
        <w:numPr>
          <w:ilvl w:val="0"/>
          <w:numId w:val="11"/>
        </w:numPr>
        <w:spacing w:before="100" w:beforeAutospacing="1" w:after="120"/>
        <w:ind w:left="1080" w:right="90"/>
        <w:rPr>
          <w:rFonts w:ascii="Cambria" w:hAnsi="Cambria"/>
          <w:color w:val="414042"/>
        </w:rPr>
      </w:pPr>
      <w:hyperlink r:id="rId15" w:history="1">
        <w:r w:rsidR="00967809" w:rsidRPr="00816ECC">
          <w:rPr>
            <w:rStyle w:val="Hyperlink"/>
            <w:rFonts w:ascii="Cambria" w:hAnsi="Cambria"/>
            <w:color w:val="B31983"/>
          </w:rPr>
          <w:t>S</w:t>
        </w:r>
        <w:r w:rsidR="008C5490" w:rsidRPr="00816ECC">
          <w:rPr>
            <w:rStyle w:val="Hyperlink"/>
            <w:rFonts w:ascii="Cambria" w:hAnsi="Cambria"/>
            <w:color w:val="B31983"/>
          </w:rPr>
          <w:t>hare the property</w:t>
        </w:r>
      </w:hyperlink>
      <w:r w:rsidR="008C5490" w:rsidRPr="002B309E">
        <w:rPr>
          <w:rFonts w:ascii="Cambria" w:hAnsi="Cambria"/>
          <w:color w:val="414042"/>
        </w:rPr>
        <w:t xml:space="preserve"> with IREM in </w:t>
      </w:r>
      <w:r w:rsidR="003059DD" w:rsidRPr="002B309E">
        <w:rPr>
          <w:rFonts w:ascii="Cambria" w:hAnsi="Cambria"/>
          <w:color w:val="414042"/>
        </w:rPr>
        <w:t>ENERGY STAR Portfolio Manager.</w:t>
      </w:r>
      <w:r>
        <w:rPr>
          <w:rFonts w:ascii="Cambria" w:hAnsi="Cambria"/>
          <w:color w:val="414042"/>
        </w:rPr>
        <w:t xml:space="preserve"> </w:t>
      </w:r>
      <w:r w:rsidRPr="002D7AD7">
        <w:rPr>
          <w:rFonts w:ascii="Cambria" w:hAnsi="Cambria"/>
          <w:color w:val="414042"/>
        </w:rPr>
        <w:t>See the</w:t>
      </w:r>
      <w:r>
        <w:rPr>
          <w:rFonts w:ascii="Cambria" w:hAnsi="Cambria"/>
          <w:color w:val="B31983"/>
        </w:rPr>
        <w:t xml:space="preserve"> </w:t>
      </w:r>
      <w:hyperlink r:id="rId16" w:history="1">
        <w:r w:rsidRPr="002D7AD7">
          <w:rPr>
            <w:rStyle w:val="Hyperlink"/>
            <w:rFonts w:ascii="Cambria" w:hAnsi="Cambria"/>
            <w:color w:val="B31983"/>
          </w:rPr>
          <w:t>video on this page</w:t>
        </w:r>
      </w:hyperlink>
      <w:r>
        <w:rPr>
          <w:rFonts w:ascii="Cambria" w:hAnsi="Cambria"/>
          <w:color w:val="B31983"/>
        </w:rPr>
        <w:t xml:space="preserve"> </w:t>
      </w:r>
      <w:r w:rsidRPr="002D7AD7">
        <w:rPr>
          <w:rFonts w:ascii="Cambria" w:hAnsi="Cambria"/>
          <w:color w:val="414042"/>
        </w:rPr>
        <w:t>and the</w:t>
      </w:r>
      <w:r>
        <w:rPr>
          <w:rFonts w:ascii="Cambria" w:hAnsi="Cambria"/>
          <w:color w:val="B31983"/>
        </w:rPr>
        <w:t xml:space="preserve"> </w:t>
      </w:r>
      <w:hyperlink r:id="rId17" w:history="1">
        <w:r w:rsidRPr="002D7AD7">
          <w:rPr>
            <w:rStyle w:val="Hyperlink"/>
            <w:rFonts w:ascii="Cambria" w:hAnsi="Cambria"/>
            <w:color w:val="B31983"/>
          </w:rPr>
          <w:t>CSP FAQs</w:t>
        </w:r>
      </w:hyperlink>
      <w:r>
        <w:rPr>
          <w:rFonts w:ascii="Cambria" w:hAnsi="Cambria"/>
          <w:color w:val="B31983"/>
        </w:rPr>
        <w:t xml:space="preserve"> </w:t>
      </w:r>
      <w:r w:rsidRPr="002D7AD7">
        <w:rPr>
          <w:rFonts w:ascii="Cambria" w:hAnsi="Cambria"/>
          <w:color w:val="414042"/>
        </w:rPr>
        <w:t>for additional instructions.</w:t>
      </w:r>
    </w:p>
    <w:p w14:paraId="64BFB2E6" w14:textId="250B5C9B" w:rsidR="00F63911" w:rsidRPr="00F63911" w:rsidRDefault="006868D0" w:rsidP="006C07D1">
      <w:pPr>
        <w:pStyle w:val="BodyText"/>
        <w:numPr>
          <w:ilvl w:val="0"/>
          <w:numId w:val="8"/>
        </w:numPr>
        <w:ind w:left="1800" w:right="90"/>
        <w:rPr>
          <w:rFonts w:ascii="Cambria" w:hAnsi="Cambria"/>
          <w:color w:val="414042"/>
        </w:rPr>
      </w:pPr>
      <w:r>
        <w:rPr>
          <w:rFonts w:ascii="Cambria" w:hAnsi="Cambria"/>
          <w:color w:val="434E7E"/>
        </w:rPr>
        <w:lastRenderedPageBreak/>
        <w:t xml:space="preserve">Remember: </w:t>
      </w:r>
      <w:r w:rsidR="008C5490" w:rsidRPr="002B309E">
        <w:rPr>
          <w:rFonts w:ascii="Cambria" w:hAnsi="Cambria"/>
          <w:color w:val="434E7E"/>
        </w:rPr>
        <w:t>The most recent year-ending date must</w:t>
      </w:r>
      <w:r w:rsidR="003059DD" w:rsidRPr="002B309E">
        <w:rPr>
          <w:rFonts w:ascii="Cambria" w:hAnsi="Cambria"/>
          <w:color w:val="434E7E"/>
        </w:rPr>
        <w:t xml:space="preserve"> be no more than three months prior to the date you submit your CSP application.</w:t>
      </w:r>
      <w:r w:rsidR="008C5490" w:rsidRPr="002B309E">
        <w:rPr>
          <w:rFonts w:ascii="Cambria" w:hAnsi="Cambria"/>
          <w:color w:val="434E7E"/>
        </w:rPr>
        <w:t xml:space="preserve"> </w:t>
      </w:r>
    </w:p>
    <w:p w14:paraId="6A7F70B8" w14:textId="16F630EB" w:rsidR="003059DD" w:rsidRPr="002B309E" w:rsidRDefault="008C5490" w:rsidP="006C07D1">
      <w:pPr>
        <w:pStyle w:val="BodyText"/>
        <w:numPr>
          <w:ilvl w:val="0"/>
          <w:numId w:val="8"/>
        </w:numPr>
        <w:ind w:left="1800" w:right="90"/>
        <w:rPr>
          <w:rFonts w:ascii="Cambria" w:hAnsi="Cambria"/>
          <w:color w:val="414042"/>
        </w:rPr>
      </w:pPr>
      <w:r w:rsidRPr="002B309E">
        <w:rPr>
          <w:rFonts w:ascii="Cambria" w:hAnsi="Cambria"/>
          <w:color w:val="414042"/>
        </w:rPr>
        <w:t xml:space="preserve">This information does </w:t>
      </w:r>
      <w:r w:rsidRPr="002B309E">
        <w:rPr>
          <w:rFonts w:ascii="Cambria" w:hAnsi="Cambria"/>
          <w:color w:val="434E7E"/>
        </w:rPr>
        <w:t>not</w:t>
      </w:r>
      <w:r w:rsidRPr="002B309E">
        <w:rPr>
          <w:rFonts w:ascii="Cambria" w:hAnsi="Cambria"/>
          <w:color w:val="414042"/>
        </w:rPr>
        <w:t xml:space="preserve"> need to be certified by a Professional Engineer.</w:t>
      </w:r>
    </w:p>
    <w:p w14:paraId="3614448C" w14:textId="17EFEA1C" w:rsidR="003059DD" w:rsidRPr="002B309E" w:rsidRDefault="00A045AC" w:rsidP="00952C65">
      <w:pPr>
        <w:pStyle w:val="BodyText"/>
        <w:numPr>
          <w:ilvl w:val="0"/>
          <w:numId w:val="11"/>
        </w:numPr>
        <w:spacing w:before="120" w:after="120"/>
        <w:ind w:left="1080" w:right="9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S</w:t>
      </w:r>
      <w:r w:rsidR="003059DD" w:rsidRPr="002B309E">
        <w:rPr>
          <w:rFonts w:ascii="Cambria" w:hAnsi="Cambria"/>
          <w:color w:val="414042"/>
        </w:rPr>
        <w:t xml:space="preserve">ummary information from any other tool you </w:t>
      </w:r>
      <w:proofErr w:type="gramStart"/>
      <w:r w:rsidR="003059DD" w:rsidRPr="002B309E">
        <w:rPr>
          <w:rFonts w:ascii="Cambria" w:hAnsi="Cambria"/>
          <w:color w:val="414042"/>
        </w:rPr>
        <w:t>use</w:t>
      </w:r>
      <w:r>
        <w:rPr>
          <w:rFonts w:ascii="Cambria" w:hAnsi="Cambria"/>
          <w:color w:val="414042"/>
        </w:rPr>
        <w:t>, if</w:t>
      </w:r>
      <w:proofErr w:type="gramEnd"/>
      <w:r>
        <w:rPr>
          <w:rFonts w:ascii="Cambria" w:hAnsi="Cambria"/>
          <w:color w:val="414042"/>
        </w:rPr>
        <w:t xml:space="preserve"> you don’t use ENERGY STAR Portfolio Manager</w:t>
      </w:r>
    </w:p>
    <w:p w14:paraId="782835D8" w14:textId="69F50145" w:rsidR="00010012" w:rsidRDefault="00A045AC" w:rsidP="00952C65">
      <w:pPr>
        <w:pStyle w:val="BodyText"/>
        <w:numPr>
          <w:ilvl w:val="0"/>
          <w:numId w:val="11"/>
        </w:numPr>
        <w:spacing w:before="120" w:after="120"/>
        <w:ind w:left="1080" w:right="9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T</w:t>
      </w:r>
      <w:r w:rsidR="008C5490" w:rsidRPr="002B309E">
        <w:rPr>
          <w:rFonts w:ascii="Cambria" w:hAnsi="Cambria"/>
          <w:color w:val="414042"/>
        </w:rPr>
        <w:t>enant memo</w:t>
      </w:r>
    </w:p>
    <w:p w14:paraId="5AE59B63" w14:textId="773EB0BE" w:rsidR="002A5703" w:rsidRPr="002B309E" w:rsidRDefault="006868D0" w:rsidP="00952C65">
      <w:pPr>
        <w:pStyle w:val="BodyText"/>
        <w:numPr>
          <w:ilvl w:val="0"/>
          <w:numId w:val="11"/>
        </w:numPr>
        <w:spacing w:before="120" w:after="120"/>
        <w:ind w:left="1080" w:right="9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Management</w:t>
      </w:r>
      <w:r w:rsidR="002A5703">
        <w:rPr>
          <w:rFonts w:ascii="Cambria" w:hAnsi="Cambria"/>
          <w:color w:val="414042"/>
        </w:rPr>
        <w:t xml:space="preserve"> memo</w:t>
      </w:r>
    </w:p>
    <w:bookmarkEnd w:id="4"/>
    <w:p w14:paraId="12841BFE" w14:textId="59A01715" w:rsidR="00010012" w:rsidRPr="002B309E" w:rsidRDefault="00010012" w:rsidP="00786848">
      <w:pPr>
        <w:pStyle w:val="BodyText"/>
        <w:spacing w:before="600"/>
        <w:ind w:left="0" w:firstLine="0"/>
        <w:rPr>
          <w:rFonts w:ascii="Cambria" w:hAnsi="Cambria"/>
          <w:color w:val="414042"/>
        </w:rPr>
      </w:pPr>
      <w:r w:rsidRPr="002B309E">
        <w:rPr>
          <w:rFonts w:ascii="Cambria" w:hAnsi="Cambria"/>
          <w:color w:val="B31983"/>
        </w:rPr>
        <w:t>Alternative documentation</w:t>
      </w:r>
      <w:r w:rsidRPr="002B309E">
        <w:rPr>
          <w:rFonts w:ascii="Cambria" w:hAnsi="Cambria"/>
          <w:color w:val="B31983"/>
        </w:rPr>
        <w:br/>
      </w:r>
      <w:r w:rsidRPr="002B309E">
        <w:rPr>
          <w:rFonts w:ascii="Cambria" w:hAnsi="Cambria"/>
          <w:color w:val="414042"/>
        </w:rPr>
        <w:t>Instead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of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this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form,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you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may</w:t>
      </w:r>
      <w:r w:rsidRPr="002B309E">
        <w:rPr>
          <w:rFonts w:ascii="Cambria" w:hAnsi="Cambria"/>
          <w:color w:val="414042"/>
          <w:spacing w:val="-4"/>
        </w:rPr>
        <w:t xml:space="preserve"> </w:t>
      </w:r>
      <w:r w:rsidRPr="002B309E">
        <w:rPr>
          <w:rFonts w:ascii="Cambria" w:hAnsi="Cambria"/>
          <w:color w:val="414042"/>
        </w:rPr>
        <w:t>submit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the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following</w:t>
      </w:r>
      <w:r w:rsidRPr="002B309E">
        <w:rPr>
          <w:rFonts w:ascii="Cambria" w:hAnsi="Cambria"/>
          <w:color w:val="414042"/>
          <w:spacing w:val="-6"/>
        </w:rPr>
        <w:t xml:space="preserve"> </w:t>
      </w:r>
      <w:r w:rsidRPr="002B309E">
        <w:rPr>
          <w:rFonts w:ascii="Cambria" w:hAnsi="Cambria"/>
          <w:color w:val="414042"/>
        </w:rPr>
        <w:t>to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IREM:</w:t>
      </w:r>
    </w:p>
    <w:p w14:paraId="3D963184" w14:textId="4926B1DE" w:rsidR="00010012" w:rsidRDefault="00A844E0" w:rsidP="00A85748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hyperlink r:id="rId18" w:history="1">
        <w:r w:rsidR="00B03547" w:rsidRPr="005F1CB6">
          <w:rPr>
            <w:rStyle w:val="Hyperlink"/>
            <w:rFonts w:ascii="Cambria" w:hAnsi="Cambria"/>
            <w:color w:val="B31983"/>
          </w:rPr>
          <w:t xml:space="preserve">Property </w:t>
        </w:r>
        <w:proofErr w:type="gramStart"/>
        <w:r w:rsidR="00B03547" w:rsidRPr="005F1CB6">
          <w:rPr>
            <w:rStyle w:val="Hyperlink"/>
            <w:rFonts w:ascii="Cambria" w:hAnsi="Cambria"/>
            <w:color w:val="B31983"/>
          </w:rPr>
          <w:t>share</w:t>
        </w:r>
        <w:proofErr w:type="gramEnd"/>
      </w:hyperlink>
      <w:r w:rsidR="00B03547" w:rsidRPr="002B309E">
        <w:rPr>
          <w:rFonts w:ascii="Cambria" w:hAnsi="Cambria"/>
          <w:color w:val="414042"/>
        </w:rPr>
        <w:t xml:space="preserve"> in ENERGY STAR Portfolio Manager</w:t>
      </w:r>
      <w:r>
        <w:rPr>
          <w:rFonts w:ascii="Cambria" w:hAnsi="Cambria"/>
          <w:color w:val="414042"/>
        </w:rPr>
        <w:t xml:space="preserve">. </w:t>
      </w:r>
      <w:r w:rsidRPr="002D7AD7">
        <w:rPr>
          <w:rFonts w:ascii="Cambria" w:hAnsi="Cambria"/>
          <w:color w:val="414042"/>
        </w:rPr>
        <w:t>See the</w:t>
      </w:r>
      <w:r>
        <w:rPr>
          <w:rFonts w:ascii="Cambria" w:hAnsi="Cambria"/>
          <w:color w:val="B31983"/>
        </w:rPr>
        <w:t xml:space="preserve"> </w:t>
      </w:r>
      <w:hyperlink r:id="rId19" w:history="1">
        <w:r w:rsidRPr="002D7AD7">
          <w:rPr>
            <w:rStyle w:val="Hyperlink"/>
            <w:rFonts w:ascii="Cambria" w:hAnsi="Cambria"/>
            <w:color w:val="B31983"/>
          </w:rPr>
          <w:t>video on this page</w:t>
        </w:r>
      </w:hyperlink>
      <w:r>
        <w:rPr>
          <w:rFonts w:ascii="Cambria" w:hAnsi="Cambria"/>
          <w:color w:val="B31983"/>
        </w:rPr>
        <w:t xml:space="preserve"> </w:t>
      </w:r>
      <w:r w:rsidRPr="002D7AD7">
        <w:rPr>
          <w:rFonts w:ascii="Cambria" w:hAnsi="Cambria"/>
          <w:color w:val="414042"/>
        </w:rPr>
        <w:t>and the</w:t>
      </w:r>
      <w:r>
        <w:rPr>
          <w:rFonts w:ascii="Cambria" w:hAnsi="Cambria"/>
          <w:color w:val="B31983"/>
        </w:rPr>
        <w:t xml:space="preserve"> </w:t>
      </w:r>
      <w:hyperlink r:id="rId20" w:history="1">
        <w:r w:rsidRPr="002D7AD7">
          <w:rPr>
            <w:rStyle w:val="Hyperlink"/>
            <w:rFonts w:ascii="Cambria" w:hAnsi="Cambria"/>
            <w:color w:val="B31983"/>
          </w:rPr>
          <w:t>CSP FAQs</w:t>
        </w:r>
      </w:hyperlink>
      <w:r>
        <w:rPr>
          <w:rFonts w:ascii="Cambria" w:hAnsi="Cambria"/>
          <w:color w:val="B31983"/>
        </w:rPr>
        <w:t xml:space="preserve"> </w:t>
      </w:r>
      <w:r w:rsidRPr="002D7AD7">
        <w:rPr>
          <w:rFonts w:ascii="Cambria" w:hAnsi="Cambria"/>
          <w:color w:val="414042"/>
        </w:rPr>
        <w:t>for additional instructions.</w:t>
      </w:r>
    </w:p>
    <w:p w14:paraId="516D0240" w14:textId="5D890323" w:rsidR="00652DF5" w:rsidRDefault="00652DF5" w:rsidP="00A85748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bookmarkStart w:id="5" w:name="_Hlk67905064"/>
      <w:r>
        <w:rPr>
          <w:rFonts w:ascii="Cambria" w:hAnsi="Cambria"/>
          <w:color w:val="414042"/>
        </w:rPr>
        <w:t>Tenant or management memo</w:t>
      </w:r>
      <w:bookmarkEnd w:id="5"/>
    </w:p>
    <w:p w14:paraId="6C4A4AC0" w14:textId="79229D4F" w:rsidR="008F159A" w:rsidRDefault="008F159A" w:rsidP="00367882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p w14:paraId="140DDC9A" w14:textId="77777777" w:rsidR="008F159A" w:rsidRDefault="008F159A" w:rsidP="008F159A">
      <w:pPr>
        <w:pStyle w:val="BodyText"/>
        <w:spacing w:before="141"/>
        <w:rPr>
          <w:rFonts w:ascii="Cambria" w:hAnsi="Cambria"/>
          <w:color w:val="414042"/>
        </w:rPr>
        <w:sectPr w:rsidR="008F159A" w:rsidSect="009F296E">
          <w:footerReference w:type="default" r:id="rId21"/>
          <w:headerReference w:type="first" r:id="rId22"/>
          <w:pgSz w:w="12240" w:h="15840"/>
          <w:pgMar w:top="1440" w:right="1080" w:bottom="1440" w:left="1080" w:header="720" w:footer="720" w:gutter="0"/>
          <w:cols w:space="720"/>
          <w:titlePg/>
          <w:docGrid w:linePitch="360"/>
        </w:sectPr>
      </w:pPr>
    </w:p>
    <w:p w14:paraId="569EDD7F" w14:textId="77777777" w:rsidR="008F159A" w:rsidRPr="0017636D" w:rsidRDefault="008F159A" w:rsidP="008F159A">
      <w:pPr>
        <w:widowControl/>
        <w:rPr>
          <w:rFonts w:ascii="Cambria" w:hAnsi="Cambria"/>
          <w:color w:val="434E7E"/>
          <w:sz w:val="28"/>
          <w:szCs w:val="28"/>
        </w:rPr>
      </w:pPr>
      <w:bookmarkStart w:id="6" w:name="_Hlk68861329"/>
      <w:r w:rsidRPr="0017636D">
        <w:rPr>
          <w:rFonts w:ascii="Cambria" w:hAnsi="Cambria"/>
          <w:color w:val="434E7E"/>
          <w:sz w:val="28"/>
          <w:szCs w:val="28"/>
        </w:rPr>
        <w:lastRenderedPageBreak/>
        <w:t>IREM CSP for Industrial Properties</w:t>
      </w:r>
    </w:p>
    <w:p w14:paraId="27A4298E" w14:textId="77777777" w:rsidR="008F159A" w:rsidRDefault="008F159A" w:rsidP="008F159A">
      <w:pPr>
        <w:widowControl/>
        <w:rPr>
          <w:rFonts w:ascii="Cambria" w:hAnsi="Cambria"/>
          <w:color w:val="414042"/>
        </w:rPr>
      </w:pPr>
      <w:r w:rsidRPr="00F64493">
        <w:rPr>
          <w:rFonts w:ascii="Cambria" w:hAnsi="Cambria"/>
          <w:noProof/>
          <w:color w:val="FFC629"/>
        </w:rPr>
        <w:drawing>
          <wp:anchor distT="0" distB="0" distL="114300" distR="114300" simplePos="0" relativeHeight="251673600" behindDoc="0" locked="0" layoutInCell="1" allowOverlap="1" wp14:anchorId="5FDAECF3" wp14:editId="694ACB16">
            <wp:simplePos x="0" y="0"/>
            <wp:positionH relativeFrom="margin">
              <wp:align>center</wp:align>
            </wp:positionH>
            <wp:positionV relativeFrom="paragraph">
              <wp:posOffset>499805</wp:posOffset>
            </wp:positionV>
            <wp:extent cx="9072245" cy="5292725"/>
            <wp:effectExtent l="38100" t="0" r="0" b="0"/>
            <wp:wrapSquare wrapText="bothSides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7636D">
        <w:rPr>
          <w:rFonts w:ascii="Cambria" w:hAnsi="Cambria"/>
          <w:color w:val="B31983"/>
        </w:rPr>
        <w:t>Benchmarking process</w:t>
      </w:r>
    </w:p>
    <w:bookmarkEnd w:id="6"/>
    <w:p w14:paraId="3FF9DFC1" w14:textId="72D4ACC0" w:rsidR="008F159A" w:rsidRPr="00A85748" w:rsidRDefault="008F159A" w:rsidP="008F159A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sectPr w:rsidR="008F159A" w:rsidRPr="00A85748" w:rsidSect="008F159A">
      <w:headerReference w:type="default" r:id="rId28"/>
      <w:footerReference w:type="default" r:id="rId29"/>
      <w:pgSz w:w="15840" w:h="12240" w:orient="landscape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1E85A" w14:textId="77777777" w:rsidR="00A96870" w:rsidRDefault="00A96870" w:rsidP="005D4FFF">
      <w:r>
        <w:separator/>
      </w:r>
    </w:p>
  </w:endnote>
  <w:endnote w:type="continuationSeparator" w:id="0">
    <w:p w14:paraId="597B9E2A" w14:textId="77777777" w:rsidR="00A96870" w:rsidRDefault="00A96870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007A0" w14:textId="77777777" w:rsidR="003857E8" w:rsidRPr="00842225" w:rsidRDefault="003857E8" w:rsidP="00F63911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842225">
      <w:rPr>
        <w:rFonts w:ascii="Cambria" w:hAnsi="Cambria"/>
        <w:color w:val="414042"/>
        <w:sz w:val="18"/>
        <w:szCs w:val="18"/>
      </w:rPr>
      <w:fldChar w:fldCharType="begin"/>
    </w:r>
    <w:r w:rsidRPr="00842225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842225">
      <w:rPr>
        <w:rFonts w:ascii="Cambria" w:hAnsi="Cambria"/>
        <w:color w:val="414042"/>
        <w:sz w:val="18"/>
        <w:szCs w:val="18"/>
      </w:rPr>
      <w:fldChar w:fldCharType="separate"/>
    </w:r>
    <w:r w:rsidRPr="00842225">
      <w:rPr>
        <w:rFonts w:ascii="Cambria" w:hAnsi="Cambria"/>
        <w:noProof/>
        <w:color w:val="414042"/>
        <w:sz w:val="18"/>
        <w:szCs w:val="18"/>
      </w:rPr>
      <w:t>2</w:t>
    </w:r>
    <w:r w:rsidRPr="00842225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823BF" w14:textId="77777777" w:rsidR="008F159A" w:rsidRPr="00842225" w:rsidRDefault="008F159A" w:rsidP="00F63911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842225">
      <w:rPr>
        <w:rFonts w:ascii="Cambria" w:hAnsi="Cambria"/>
        <w:color w:val="414042"/>
        <w:sz w:val="18"/>
        <w:szCs w:val="18"/>
      </w:rPr>
      <w:fldChar w:fldCharType="begin"/>
    </w:r>
    <w:r w:rsidRPr="00842225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842225">
      <w:rPr>
        <w:rFonts w:ascii="Cambria" w:hAnsi="Cambria"/>
        <w:color w:val="414042"/>
        <w:sz w:val="18"/>
        <w:szCs w:val="18"/>
      </w:rPr>
      <w:fldChar w:fldCharType="separate"/>
    </w:r>
    <w:r w:rsidRPr="00842225">
      <w:rPr>
        <w:rFonts w:ascii="Cambria" w:hAnsi="Cambria"/>
        <w:noProof/>
        <w:color w:val="414042"/>
        <w:sz w:val="18"/>
        <w:szCs w:val="18"/>
      </w:rPr>
      <w:t>2</w:t>
    </w:r>
    <w:r w:rsidRPr="00842225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54E64" w14:textId="77777777" w:rsidR="00A96870" w:rsidRDefault="00A96870" w:rsidP="005D4FFF">
      <w:r>
        <w:separator/>
      </w:r>
    </w:p>
  </w:footnote>
  <w:footnote w:type="continuationSeparator" w:id="0">
    <w:p w14:paraId="41845A40" w14:textId="77777777" w:rsidR="00A96870" w:rsidRDefault="00A96870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6BD3B" w14:textId="14D14CED" w:rsidR="009F296E" w:rsidRDefault="009F296E">
    <w:pPr>
      <w:pStyle w:val="Header"/>
    </w:pPr>
    <w:r>
      <w:rPr>
        <w:rFonts w:ascii="Cambria" w:hAnsi="Cambria"/>
        <w:noProof/>
      </w:rPr>
      <w:drawing>
        <wp:anchor distT="0" distB="0" distL="114300" distR="114300" simplePos="0" relativeHeight="251659264" behindDoc="0" locked="0" layoutInCell="1" allowOverlap="1" wp14:anchorId="3C80E0FC" wp14:editId="0303A72D">
          <wp:simplePos x="0" y="0"/>
          <wp:positionH relativeFrom="margin">
            <wp:align>left</wp:align>
          </wp:positionH>
          <wp:positionV relativeFrom="paragraph">
            <wp:posOffset>-103517</wp:posOffset>
          </wp:positionV>
          <wp:extent cx="2740482" cy="822960"/>
          <wp:effectExtent l="0" t="0" r="3175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0482" cy="822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6E971" w14:textId="77777777" w:rsidR="008F159A" w:rsidRDefault="008F15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C792C"/>
    <w:multiLevelType w:val="hybridMultilevel"/>
    <w:tmpl w:val="4A700D4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B0E5AB3"/>
    <w:multiLevelType w:val="hybridMultilevel"/>
    <w:tmpl w:val="BA361DD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3B922147"/>
    <w:multiLevelType w:val="hybridMultilevel"/>
    <w:tmpl w:val="C526C4B8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49766674"/>
    <w:multiLevelType w:val="multilevel"/>
    <w:tmpl w:val="809ECC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4C71FE4"/>
    <w:multiLevelType w:val="hybridMultilevel"/>
    <w:tmpl w:val="26920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981871"/>
    <w:multiLevelType w:val="hybridMultilevel"/>
    <w:tmpl w:val="F93E69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88D394A"/>
    <w:multiLevelType w:val="hybridMultilevel"/>
    <w:tmpl w:val="C32AA7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8"/>
  </w:num>
  <w:num w:numId="5">
    <w:abstractNumId w:val="2"/>
  </w:num>
  <w:num w:numId="6">
    <w:abstractNumId w:val="6"/>
  </w:num>
  <w:num w:numId="7">
    <w:abstractNumId w:val="9"/>
  </w:num>
  <w:num w:numId="8">
    <w:abstractNumId w:val="0"/>
  </w:num>
  <w:num w:numId="9">
    <w:abstractNumId w:val="11"/>
  </w:num>
  <w:num w:numId="10">
    <w:abstractNumId w:val="5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D3B"/>
    <w:rsid w:val="00001EF9"/>
    <w:rsid w:val="00010012"/>
    <w:rsid w:val="00073C2F"/>
    <w:rsid w:val="00082224"/>
    <w:rsid w:val="00086140"/>
    <w:rsid w:val="000B5522"/>
    <w:rsid w:val="000B5BE9"/>
    <w:rsid w:val="000C2FDF"/>
    <w:rsid w:val="000C34D2"/>
    <w:rsid w:val="000C6757"/>
    <w:rsid w:val="000D2DAC"/>
    <w:rsid w:val="000D60C9"/>
    <w:rsid w:val="00126E63"/>
    <w:rsid w:val="00157A8E"/>
    <w:rsid w:val="00161A9A"/>
    <w:rsid w:val="0017636D"/>
    <w:rsid w:val="001B46F4"/>
    <w:rsid w:val="00221DFF"/>
    <w:rsid w:val="00222A13"/>
    <w:rsid w:val="0024652D"/>
    <w:rsid w:val="0024726F"/>
    <w:rsid w:val="00264FA2"/>
    <w:rsid w:val="002738C7"/>
    <w:rsid w:val="002A5703"/>
    <w:rsid w:val="002B309E"/>
    <w:rsid w:val="003059DD"/>
    <w:rsid w:val="00320671"/>
    <w:rsid w:val="00366E4B"/>
    <w:rsid w:val="00367882"/>
    <w:rsid w:val="003857E8"/>
    <w:rsid w:val="00385EF8"/>
    <w:rsid w:val="003A3B75"/>
    <w:rsid w:val="003C56B1"/>
    <w:rsid w:val="003D7436"/>
    <w:rsid w:val="00415CAC"/>
    <w:rsid w:val="004B3519"/>
    <w:rsid w:val="004C11C6"/>
    <w:rsid w:val="004D1A6B"/>
    <w:rsid w:val="0050005D"/>
    <w:rsid w:val="005000DC"/>
    <w:rsid w:val="00501EB3"/>
    <w:rsid w:val="00515A89"/>
    <w:rsid w:val="005233F2"/>
    <w:rsid w:val="005276EC"/>
    <w:rsid w:val="0055315E"/>
    <w:rsid w:val="00594A72"/>
    <w:rsid w:val="005A3D34"/>
    <w:rsid w:val="005B533D"/>
    <w:rsid w:val="005C595E"/>
    <w:rsid w:val="005D0BCC"/>
    <w:rsid w:val="005D4FFF"/>
    <w:rsid w:val="005E402F"/>
    <w:rsid w:val="005E5EE1"/>
    <w:rsid w:val="005F1CB6"/>
    <w:rsid w:val="006419AF"/>
    <w:rsid w:val="00652DF5"/>
    <w:rsid w:val="006868D0"/>
    <w:rsid w:val="006A1277"/>
    <w:rsid w:val="006C07D1"/>
    <w:rsid w:val="006D2D05"/>
    <w:rsid w:val="006E12A6"/>
    <w:rsid w:val="007024ED"/>
    <w:rsid w:val="00710D12"/>
    <w:rsid w:val="0072383C"/>
    <w:rsid w:val="00736734"/>
    <w:rsid w:val="007433CC"/>
    <w:rsid w:val="00751A80"/>
    <w:rsid w:val="00786848"/>
    <w:rsid w:val="007A14A2"/>
    <w:rsid w:val="007D35DD"/>
    <w:rsid w:val="007E0B9D"/>
    <w:rsid w:val="00816ECC"/>
    <w:rsid w:val="008219F3"/>
    <w:rsid w:val="00842225"/>
    <w:rsid w:val="0084308D"/>
    <w:rsid w:val="00863FA5"/>
    <w:rsid w:val="00881984"/>
    <w:rsid w:val="008C00C1"/>
    <w:rsid w:val="008C5490"/>
    <w:rsid w:val="008F159A"/>
    <w:rsid w:val="008F28EB"/>
    <w:rsid w:val="008F4D93"/>
    <w:rsid w:val="00952C65"/>
    <w:rsid w:val="00967809"/>
    <w:rsid w:val="009742CA"/>
    <w:rsid w:val="00991AC9"/>
    <w:rsid w:val="009B08E1"/>
    <w:rsid w:val="009B512B"/>
    <w:rsid w:val="009C1566"/>
    <w:rsid w:val="009C24C6"/>
    <w:rsid w:val="009D5C31"/>
    <w:rsid w:val="009E4624"/>
    <w:rsid w:val="009F296E"/>
    <w:rsid w:val="00A045AC"/>
    <w:rsid w:val="00A10EE7"/>
    <w:rsid w:val="00A327DB"/>
    <w:rsid w:val="00A7504F"/>
    <w:rsid w:val="00A77557"/>
    <w:rsid w:val="00A844E0"/>
    <w:rsid w:val="00A85748"/>
    <w:rsid w:val="00A91D3B"/>
    <w:rsid w:val="00A96870"/>
    <w:rsid w:val="00AA1BA9"/>
    <w:rsid w:val="00AD7A7C"/>
    <w:rsid w:val="00B03547"/>
    <w:rsid w:val="00B545E2"/>
    <w:rsid w:val="00B760CD"/>
    <w:rsid w:val="00B8571A"/>
    <w:rsid w:val="00B873CE"/>
    <w:rsid w:val="00BA606D"/>
    <w:rsid w:val="00BA656D"/>
    <w:rsid w:val="00BB015C"/>
    <w:rsid w:val="00BB036C"/>
    <w:rsid w:val="00BB2AA7"/>
    <w:rsid w:val="00BE4FCE"/>
    <w:rsid w:val="00BE53B5"/>
    <w:rsid w:val="00C020CD"/>
    <w:rsid w:val="00C12014"/>
    <w:rsid w:val="00C14679"/>
    <w:rsid w:val="00C52667"/>
    <w:rsid w:val="00C556E1"/>
    <w:rsid w:val="00C970C1"/>
    <w:rsid w:val="00CD69B8"/>
    <w:rsid w:val="00D32E09"/>
    <w:rsid w:val="00D377E1"/>
    <w:rsid w:val="00D72FD4"/>
    <w:rsid w:val="00D90585"/>
    <w:rsid w:val="00DB3997"/>
    <w:rsid w:val="00DC7693"/>
    <w:rsid w:val="00DD378E"/>
    <w:rsid w:val="00DD7CA0"/>
    <w:rsid w:val="00DE6E2F"/>
    <w:rsid w:val="00DE716E"/>
    <w:rsid w:val="00E05FD7"/>
    <w:rsid w:val="00E06D5A"/>
    <w:rsid w:val="00E65FE5"/>
    <w:rsid w:val="00E746D4"/>
    <w:rsid w:val="00EF2FF1"/>
    <w:rsid w:val="00F10A27"/>
    <w:rsid w:val="00F63911"/>
    <w:rsid w:val="00F64493"/>
    <w:rsid w:val="00FB17C5"/>
    <w:rsid w:val="00FF495D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4994A92"/>
  <w15:chartTrackingRefBased/>
  <w15:docId w15:val="{61324A5D-D1D7-4DB9-80C1-288F8A86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3059D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059DD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0D2DAC"/>
    <w:pPr>
      <w:autoSpaceDE w:val="0"/>
      <w:autoSpaceDN w:val="0"/>
      <w:spacing w:before="36"/>
      <w:ind w:left="103"/>
    </w:pPr>
    <w:rPr>
      <w:rFonts w:ascii="Cambria" w:eastAsia="Cambria" w:hAnsi="Cambria" w:cs="Cambria"/>
      <w:bCs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385E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5EF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5EF8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5EF8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5EF8"/>
    <w:rPr>
      <w:rFonts w:ascii="Calibri" w:hAnsi="Calibri" w:cs="Times New Roman"/>
      <w:b/>
      <w:bCs/>
    </w:rPr>
  </w:style>
  <w:style w:type="table" w:styleId="TableGrid">
    <w:name w:val="Table Grid"/>
    <w:basedOn w:val="TableNormal"/>
    <w:uiPriority w:val="39"/>
    <w:rsid w:val="00A10E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rem.org/certifications/for-properties/irem-certified-sustainable-property/csp-get-started" TargetMode="External"/><Relationship Id="rId18" Type="http://schemas.openxmlformats.org/officeDocument/2006/relationships/hyperlink" Target="https://www.energystar.gov/sites/default/files/tools/Print_Resource_Sharing_Properties_080514_508.pdf" TargetMode="External"/><Relationship Id="rId26" Type="http://schemas.openxmlformats.org/officeDocument/2006/relationships/diagramColors" Target="diagrams/colors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34" Type="http://schemas.openxmlformats.org/officeDocument/2006/relationships/customXml" Target="../customXml/item3.xml"/><Relationship Id="rId7" Type="http://schemas.openxmlformats.org/officeDocument/2006/relationships/hyperlink" Target="https://portfoliomanager.energystar.gov" TargetMode="External"/><Relationship Id="rId12" Type="http://schemas.openxmlformats.org/officeDocument/2006/relationships/hyperlink" Target="https://www.energystar.gov/sites/default/files/tools/Print_Resource_Sharing_Properties_080514_508.pdf" TargetMode="External"/><Relationship Id="rId17" Type="http://schemas.openxmlformats.org/officeDocument/2006/relationships/hyperlink" Target="https://www.irem.org/certifications/for-properties/irem-certified-sustainable-property/csp-faqs" TargetMode="External"/><Relationship Id="rId25" Type="http://schemas.openxmlformats.org/officeDocument/2006/relationships/diagramQuickStyle" Target="diagrams/quickStyle1.xml"/><Relationship Id="rId33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hyperlink" Target="https://www.irem.org/certifications/for-properties/irem-certified-sustainable-property/csp-get-started" TargetMode="External"/><Relationship Id="rId20" Type="http://schemas.openxmlformats.org/officeDocument/2006/relationships/hyperlink" Target="https://www.irem.org/certifications/for-properties/irem-certified-sustainable-property/csp-faqs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nergystar.gov/buildings/owners_and_managers/existing_buildings/use_portfolio_manager/find_utilities_provide_data_benchmarking" TargetMode="External"/><Relationship Id="rId24" Type="http://schemas.openxmlformats.org/officeDocument/2006/relationships/diagramLayout" Target="diagrams/layout1.xml"/><Relationship Id="rId32" Type="http://schemas.openxmlformats.org/officeDocument/2006/relationships/customXml" Target="../customXml/item1.xml"/><Relationship Id="rId5" Type="http://schemas.openxmlformats.org/officeDocument/2006/relationships/footnotes" Target="footnotes.xml"/><Relationship Id="rId15" Type="http://schemas.openxmlformats.org/officeDocument/2006/relationships/hyperlink" Target="https://www.energystar.gov/sites/default/files/tools/Print_Resource_Sharing_Properties_080514_508.pdf" TargetMode="External"/><Relationship Id="rId23" Type="http://schemas.openxmlformats.org/officeDocument/2006/relationships/diagramData" Target="diagrams/data1.xml"/><Relationship Id="rId28" Type="http://schemas.openxmlformats.org/officeDocument/2006/relationships/header" Target="header2.xml"/><Relationship Id="rId10" Type="http://schemas.openxmlformats.org/officeDocument/2006/relationships/hyperlink" Target="https://www.irem.org/certifications/for-properties/irem-certified-sustainable-property/csp-faqs" TargetMode="External"/><Relationship Id="rId19" Type="http://schemas.openxmlformats.org/officeDocument/2006/relationships/hyperlink" Target="https://www.irem.org/certifications/for-properties/irem-certified-sustainable-property/csp-get-started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irem.org/certifications/for-properties/irem-certified-sustainable-property/csp-get-started" TargetMode="External"/><Relationship Id="rId14" Type="http://schemas.openxmlformats.org/officeDocument/2006/relationships/hyperlink" Target="https://www.irem.org/certifications/for-properties/irem-certified-sustainable-property/csp-faqs" TargetMode="External"/><Relationship Id="rId22" Type="http://schemas.openxmlformats.org/officeDocument/2006/relationships/header" Target="header1.xml"/><Relationship Id="rId27" Type="http://schemas.microsoft.com/office/2007/relationships/diagramDrawing" Target="diagrams/drawing1.xml"/><Relationship Id="rId30" Type="http://schemas.openxmlformats.org/officeDocument/2006/relationships/fontTable" Target="fontTable.xml"/><Relationship Id="rId35" Type="http://schemas.openxmlformats.org/officeDocument/2006/relationships/customXml" Target="../customXml/item4.xml"/><Relationship Id="rId8" Type="http://schemas.openxmlformats.org/officeDocument/2006/relationships/hyperlink" Target="https://www.energystar.gov/sites/default/files/tools/Print_Resource_Sharing_Properties_080514_508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2583BDC-5BF0-412F-88F6-278B8BEAEE05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66BA2AC7-6F29-40B9-9761-E35BB970E800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900">
              <a:latin typeface="Cambria" panose="02040503050406030204" pitchFamily="18" charset="0"/>
              <a:ea typeface="Cambria" panose="02040503050406030204" pitchFamily="18" charset="0"/>
            </a:rPr>
            <a:t>Is whole-building data available?</a:t>
          </a:r>
        </a:p>
      </dgm:t>
    </dgm:pt>
    <dgm:pt modelId="{AACFF2AF-455E-4AFC-B6A4-9D19CC2D8978}" type="parTrans" cxnId="{55B16392-721C-4B21-B26E-6317DB8DEA65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CCF968C1-93C7-4CDA-BCE6-95AC2C7AC82B}" type="sibTrans" cxnId="{55B16392-721C-4B21-B26E-6317DB8DEA65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626D5CEA-ED26-419B-8956-B618833D22A6}" type="asst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gm:t>
    </dgm:pt>
    <dgm:pt modelId="{AE309E00-A041-46FA-88EE-AF6A2CF7CD09}" type="parTrans" cxnId="{196C9B55-499E-47F5-8A84-F2AEB66876F8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A5A54705-1A9F-47A1-AF87-4DECFE31D735}" type="sibTrans" cxnId="{196C9B55-499E-47F5-8A84-F2AEB66876F8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2DFB3C81-1F46-43F0-A021-DD6A55C27E71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gm:t>
    </dgm:pt>
    <dgm:pt modelId="{EE1B32ED-5C94-4275-A17C-78004535C6D5}" type="parTrans" cxnId="{75F635BE-B255-4A93-AC69-D6EE7FF3F8AA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657AD4DE-A605-4EC7-BA03-1BBCE9BFBD7C}" type="sibTrans" cxnId="{75F635BE-B255-4A93-AC69-D6EE7FF3F8AA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9C3EA424-4DBB-4826-84FD-51EF8FEC69C2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900">
              <a:latin typeface="Cambria" panose="02040503050406030204" pitchFamily="18" charset="0"/>
              <a:ea typeface="Cambria" panose="02040503050406030204" pitchFamily="18" charset="0"/>
            </a:rPr>
            <a:t>Will tenant provide data?</a:t>
          </a:r>
        </a:p>
      </dgm:t>
    </dgm:pt>
    <dgm:pt modelId="{E3AAA854-2BDE-42FB-A7B5-5A4937981895}" type="parTrans" cxnId="{92DCAD42-3795-4549-9E01-B37272CC9721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EA349AAD-AA67-40E7-830D-9EF4EBB2A731}" type="sibTrans" cxnId="{92DCAD42-3795-4549-9E01-B37272CC9721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D6C23541-6436-477F-B5D5-9C75C5C9D841}" type="asst">
      <dgm:prSet phldrT="[Text]" custT="1"/>
      <dgm:spPr>
        <a:solidFill>
          <a:srgbClr val="434E7E"/>
        </a:solidFill>
        <a:ln>
          <a:noFill/>
        </a:ln>
      </dgm:spPr>
      <dgm:t>
        <a:bodyPr anchor="ctr" anchorCtr="0"/>
        <a:lstStyle/>
        <a:p>
          <a:r>
            <a:rPr lang="en-US" sz="1100" b="1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1</a:t>
          </a:r>
        </a:p>
      </dgm:t>
    </dgm:pt>
    <dgm:pt modelId="{57D184B5-6E92-46DA-8576-D60CB181F973}" type="parTrans" cxnId="{849A855D-F960-407F-AE85-34939E771336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8A15A33E-B2E3-469C-9A77-E2CDE8A4C039}" type="sibTrans" cxnId="{849A855D-F960-407F-AE85-34939E771336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0ED3B5CB-5BEE-4724-9D77-A52FEC3342ED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gm:t>
    </dgm:pt>
    <dgm:pt modelId="{2AB2B518-59C1-4A44-9D59-599A5483B59A}" type="parTrans" cxnId="{4B157B9A-CF39-4644-9C25-FEAE19E92672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FE7A6C37-6642-441B-B7CB-A96C90422C26}" type="sibTrans" cxnId="{4B157B9A-CF39-4644-9C25-FEAE19E92672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8CD6587B-68C3-4178-9066-8148B50D0D0F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gm:t>
    </dgm:pt>
    <dgm:pt modelId="{92FBF5A8-6871-420F-86FD-D731995C56CC}" type="parTrans" cxnId="{7839FC9E-83AF-42FB-99BC-F0DD4D7955F8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11206CCE-8F2E-4242-99B2-7F85491BE732}" type="sibTrans" cxnId="{7839FC9E-83AF-42FB-99BC-F0DD4D7955F8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760458A5-ECBC-4D33-976C-B1DD961CC22B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100" b="1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2</a:t>
          </a:r>
        </a:p>
      </dgm:t>
    </dgm:pt>
    <dgm:pt modelId="{E7D6A837-30FC-4300-9823-5DE3E2281458}" type="parTrans" cxnId="{A957B247-32E0-4E9C-9299-179275F399D4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3661B624-D7ED-4FB3-AB96-788C51CC3D6A}" type="sibTrans" cxnId="{A957B247-32E0-4E9C-9299-179275F399D4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A86353BF-539C-4335-A413-4567D1747498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900">
              <a:latin typeface="Cambria" panose="02040503050406030204" pitchFamily="18" charset="0"/>
              <a:ea typeface="Cambria" panose="02040503050406030204" pitchFamily="18" charset="0"/>
            </a:rPr>
            <a:t>Will tenant provide memo?</a:t>
          </a:r>
        </a:p>
      </dgm:t>
    </dgm:pt>
    <dgm:pt modelId="{D5AE7524-C047-44A6-88F7-A51B165F7843}" type="parTrans" cxnId="{2DDC5323-94CD-4D5B-99D5-D06883C83D74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D762174B-4966-4E6F-B935-8C501F4B0058}" type="sibTrans" cxnId="{2DDC5323-94CD-4D5B-99D5-D06883C83D74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EDB0C55F-0BB7-4ECF-BDEB-A7AE1AC600AE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gm:t>
    </dgm:pt>
    <dgm:pt modelId="{17978F8B-9801-4D0C-96CD-99A27C026DF2}" type="parTrans" cxnId="{8DD2C31A-4A68-4DDA-AA71-575C00B24A0A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59DABE0A-8D4F-4782-A3CE-FE041EB0493B}" type="sibTrans" cxnId="{8DD2C31A-4A68-4DDA-AA71-575C00B24A0A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CEF36CEE-0261-4676-A86F-A66E0CBBEAA0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gm:t>
    </dgm:pt>
    <dgm:pt modelId="{8884B629-B720-4499-A594-B574FF7487D1}" type="parTrans" cxnId="{3D2E954D-04AC-4265-B46D-467BE2BB7501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D86E46F0-9DCF-40D6-AC5D-4BD56DD8B511}" type="sibTrans" cxnId="{3D2E954D-04AC-4265-B46D-467BE2BB7501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BDC97F17-C1C4-4575-B115-37288542BC92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100" b="1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3</a:t>
          </a:r>
          <a:r>
            <a:rPr lang="en-US" sz="1100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 </a:t>
          </a:r>
        </a:p>
      </dgm:t>
    </dgm:pt>
    <dgm:pt modelId="{E5FF0959-F1EF-4895-B365-493E5F8079AE}" type="parTrans" cxnId="{BA648CF6-930E-4FF0-95BC-1505B80BA3C3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C886F1FE-2A4C-4B3B-957E-253E33CC9B95}" type="sibTrans" cxnId="{BA648CF6-930E-4FF0-95BC-1505B80BA3C3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15A916CC-C496-40F0-B24B-DA0B16158EDE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900">
              <a:latin typeface="Cambria" panose="02040503050406030204" pitchFamily="18" charset="0"/>
              <a:ea typeface="Cambria" panose="02040503050406030204" pitchFamily="18" charset="0"/>
            </a:rPr>
            <a:t>Are there management-controlled meters?</a:t>
          </a:r>
        </a:p>
      </dgm:t>
    </dgm:pt>
    <dgm:pt modelId="{19500610-0611-4BA1-A5A7-7F0E683EBD13}" type="parTrans" cxnId="{ECD71E61-B8AE-4B65-A8CE-1413FDF18C2C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E0A35BC5-6B20-4860-86E1-C0B26FC440D9}" type="sibTrans" cxnId="{ECD71E61-B8AE-4B65-A8CE-1413FDF18C2C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1E709B99-7C68-4AF3-8052-0C48160399AA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gm:t>
    </dgm:pt>
    <dgm:pt modelId="{8989192A-E30D-469D-9A5F-3E6CEAA3E34D}" type="parTrans" cxnId="{8FE5B2C8-E477-4149-8601-706DC6C48A1A}">
      <dgm:prSet/>
      <dgm:spPr/>
      <dgm:t>
        <a:bodyPr/>
        <a:lstStyle/>
        <a:p>
          <a:endParaRPr lang="en-US"/>
        </a:p>
      </dgm:t>
    </dgm:pt>
    <dgm:pt modelId="{74150397-A1A9-47BB-8E78-76B8A88552CA}" type="sibTrans" cxnId="{8FE5B2C8-E477-4149-8601-706DC6C48A1A}">
      <dgm:prSet/>
      <dgm:spPr/>
      <dgm:t>
        <a:bodyPr/>
        <a:lstStyle/>
        <a:p>
          <a:endParaRPr lang="en-US"/>
        </a:p>
      </dgm:t>
    </dgm:pt>
    <dgm:pt modelId="{50CC28F2-CBEA-4440-BDE4-5C024B4EC909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gm:t>
    </dgm:pt>
    <dgm:pt modelId="{0C93A054-C727-4007-AD8A-314F0E57581F}" type="parTrans" cxnId="{09F32234-B8DF-4358-8434-FFD04F0E8760}">
      <dgm:prSet/>
      <dgm:spPr/>
      <dgm:t>
        <a:bodyPr/>
        <a:lstStyle/>
        <a:p>
          <a:endParaRPr lang="en-US"/>
        </a:p>
      </dgm:t>
    </dgm:pt>
    <dgm:pt modelId="{4F76AAAA-B3CC-4738-BDD1-7B6F1B326570}" type="sibTrans" cxnId="{09F32234-B8DF-4358-8434-FFD04F0E8760}">
      <dgm:prSet/>
      <dgm:spPr/>
      <dgm:t>
        <a:bodyPr/>
        <a:lstStyle/>
        <a:p>
          <a:endParaRPr lang="en-US"/>
        </a:p>
      </dgm:t>
    </dgm:pt>
    <dgm:pt modelId="{2B1871FF-4789-4114-A318-9E14F7438227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100" b="1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4</a:t>
          </a:r>
        </a:p>
      </dgm:t>
    </dgm:pt>
    <dgm:pt modelId="{B06F5560-7789-477D-A6D9-BF813D53FA6F}" type="parTrans" cxnId="{56119ADA-5FE6-4850-9838-98F772CB04B9}">
      <dgm:prSet/>
      <dgm:spPr/>
      <dgm:t>
        <a:bodyPr/>
        <a:lstStyle/>
        <a:p>
          <a:endParaRPr lang="en-US"/>
        </a:p>
      </dgm:t>
    </dgm:pt>
    <dgm:pt modelId="{F65BC124-E27C-4121-BFA0-46C3114EC1D0}" type="sibTrans" cxnId="{56119ADA-5FE6-4850-9838-98F772CB04B9}">
      <dgm:prSet/>
      <dgm:spPr/>
      <dgm:t>
        <a:bodyPr/>
        <a:lstStyle/>
        <a:p>
          <a:endParaRPr lang="en-US"/>
        </a:p>
      </dgm:t>
    </dgm:pt>
    <dgm:pt modelId="{7CE47723-2B4A-40CB-A1C4-B1FC5DDDEFF8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100" b="1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5</a:t>
          </a:r>
        </a:p>
      </dgm:t>
    </dgm:pt>
    <dgm:pt modelId="{9A31BFEE-0ABA-4D8C-8FC6-353993653C6B}" type="parTrans" cxnId="{E5B7D93F-C7F2-4CB0-B6BA-9BD466F970B2}">
      <dgm:prSet/>
      <dgm:spPr/>
      <dgm:t>
        <a:bodyPr/>
        <a:lstStyle/>
        <a:p>
          <a:endParaRPr lang="en-US"/>
        </a:p>
      </dgm:t>
    </dgm:pt>
    <dgm:pt modelId="{18D146B1-0975-4512-B3CF-931866F25055}" type="sibTrans" cxnId="{E5B7D93F-C7F2-4CB0-B6BA-9BD466F970B2}">
      <dgm:prSet/>
      <dgm:spPr/>
      <dgm:t>
        <a:bodyPr/>
        <a:lstStyle/>
        <a:p>
          <a:endParaRPr lang="en-US"/>
        </a:p>
      </dgm:t>
    </dgm:pt>
    <dgm:pt modelId="{B237D5AB-77B7-46E7-A605-B373072BB494}" type="pres">
      <dgm:prSet presAssocID="{D2583BDC-5BF0-412F-88F6-278B8BEAEE05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E89871D4-088D-4CD1-BCEE-2BA4FC71525F}" type="pres">
      <dgm:prSet presAssocID="{66BA2AC7-6F29-40B9-9761-E35BB970E800}" presName="root1" presStyleCnt="0"/>
      <dgm:spPr/>
    </dgm:pt>
    <dgm:pt modelId="{644BF20B-3751-4057-BE9C-FF6AFF8311AF}" type="pres">
      <dgm:prSet presAssocID="{66BA2AC7-6F29-40B9-9761-E35BB970E800}" presName="LevelOneTextNode" presStyleLbl="node0" presStyleIdx="0" presStyleCnt="1" custScaleY="190089">
        <dgm:presLayoutVars>
          <dgm:chPref val="3"/>
        </dgm:presLayoutVars>
      </dgm:prSet>
      <dgm:spPr/>
    </dgm:pt>
    <dgm:pt modelId="{21006439-9767-4B85-87CE-B665F91E55CB}" type="pres">
      <dgm:prSet presAssocID="{66BA2AC7-6F29-40B9-9761-E35BB970E800}" presName="level2hierChild" presStyleCnt="0"/>
      <dgm:spPr/>
    </dgm:pt>
    <dgm:pt modelId="{4F444110-9C97-44AE-8E8F-14F0F7B2BBC5}" type="pres">
      <dgm:prSet presAssocID="{AE309E00-A041-46FA-88EE-AF6A2CF7CD09}" presName="conn2-1" presStyleLbl="parChTrans1D2" presStyleIdx="0" presStyleCnt="2"/>
      <dgm:spPr/>
    </dgm:pt>
    <dgm:pt modelId="{C31700B6-B613-428B-B56E-A4C0E7A14403}" type="pres">
      <dgm:prSet presAssocID="{AE309E00-A041-46FA-88EE-AF6A2CF7CD09}" presName="connTx" presStyleLbl="parChTrans1D2" presStyleIdx="0" presStyleCnt="2"/>
      <dgm:spPr/>
    </dgm:pt>
    <dgm:pt modelId="{11702E0D-0F66-4780-B97E-E95081B03665}" type="pres">
      <dgm:prSet presAssocID="{626D5CEA-ED26-419B-8956-B618833D22A6}" presName="root2" presStyleCnt="0"/>
      <dgm:spPr/>
    </dgm:pt>
    <dgm:pt modelId="{F647A0C9-8900-4D2B-BC89-3556DF76443A}" type="pres">
      <dgm:prSet presAssocID="{626D5CEA-ED26-419B-8956-B618833D22A6}" presName="LevelTwoTextNode" presStyleLbl="asst1" presStyleIdx="0" presStyleCnt="2">
        <dgm:presLayoutVars>
          <dgm:chPref val="3"/>
        </dgm:presLayoutVars>
      </dgm:prSet>
      <dgm:spPr/>
    </dgm:pt>
    <dgm:pt modelId="{666355C1-30CD-4D38-BAEA-69EE262FAD2F}" type="pres">
      <dgm:prSet presAssocID="{626D5CEA-ED26-419B-8956-B618833D22A6}" presName="level3hierChild" presStyleCnt="0"/>
      <dgm:spPr/>
    </dgm:pt>
    <dgm:pt modelId="{F6C4F7AF-8BA4-403E-9559-F7154D5D949F}" type="pres">
      <dgm:prSet presAssocID="{57D184B5-6E92-46DA-8576-D60CB181F973}" presName="conn2-1" presStyleLbl="parChTrans1D3" presStyleIdx="0" presStyleCnt="2"/>
      <dgm:spPr/>
    </dgm:pt>
    <dgm:pt modelId="{E52FB8DF-B11E-4886-ACEB-40B592DF39B2}" type="pres">
      <dgm:prSet presAssocID="{57D184B5-6E92-46DA-8576-D60CB181F973}" presName="connTx" presStyleLbl="parChTrans1D3" presStyleIdx="0" presStyleCnt="2"/>
      <dgm:spPr/>
    </dgm:pt>
    <dgm:pt modelId="{BDC99DDE-23F9-4168-A1C1-81AFDCD51DA5}" type="pres">
      <dgm:prSet presAssocID="{D6C23541-6436-477F-B5D5-9C75C5C9D841}" presName="root2" presStyleCnt="0"/>
      <dgm:spPr/>
    </dgm:pt>
    <dgm:pt modelId="{5100399B-994C-48E6-AAED-53A4FEE5EA0C}" type="pres">
      <dgm:prSet presAssocID="{D6C23541-6436-477F-B5D5-9C75C5C9D841}" presName="LevelTwoTextNode" presStyleLbl="asst1" presStyleIdx="1" presStyleCnt="2">
        <dgm:presLayoutVars>
          <dgm:chPref val="3"/>
        </dgm:presLayoutVars>
      </dgm:prSet>
      <dgm:spPr/>
    </dgm:pt>
    <dgm:pt modelId="{FEECD30E-FFA0-49A4-924D-97EB665F2B8C}" type="pres">
      <dgm:prSet presAssocID="{D6C23541-6436-477F-B5D5-9C75C5C9D841}" presName="level3hierChild" presStyleCnt="0"/>
      <dgm:spPr/>
    </dgm:pt>
    <dgm:pt modelId="{19106177-ADB6-4046-8889-3F2F1D212AED}" type="pres">
      <dgm:prSet presAssocID="{EE1B32ED-5C94-4275-A17C-78004535C6D5}" presName="conn2-1" presStyleLbl="parChTrans1D2" presStyleIdx="1" presStyleCnt="2"/>
      <dgm:spPr/>
    </dgm:pt>
    <dgm:pt modelId="{F426E12F-132D-412B-91AE-3ABA3DF70535}" type="pres">
      <dgm:prSet presAssocID="{EE1B32ED-5C94-4275-A17C-78004535C6D5}" presName="connTx" presStyleLbl="parChTrans1D2" presStyleIdx="1" presStyleCnt="2"/>
      <dgm:spPr/>
    </dgm:pt>
    <dgm:pt modelId="{D773020C-646C-49F7-84FD-92F57CB353C1}" type="pres">
      <dgm:prSet presAssocID="{2DFB3C81-1F46-43F0-A021-DD6A55C27E71}" presName="root2" presStyleCnt="0"/>
      <dgm:spPr/>
    </dgm:pt>
    <dgm:pt modelId="{043ADABA-EC89-4B76-B9FA-948F3D81400C}" type="pres">
      <dgm:prSet presAssocID="{2DFB3C81-1F46-43F0-A021-DD6A55C27E71}" presName="LevelTwoTextNode" presStyleLbl="node2" presStyleIdx="0" presStyleCnt="1">
        <dgm:presLayoutVars>
          <dgm:chPref val="3"/>
        </dgm:presLayoutVars>
      </dgm:prSet>
      <dgm:spPr/>
    </dgm:pt>
    <dgm:pt modelId="{39BE5938-354A-458C-B376-1190C1409F07}" type="pres">
      <dgm:prSet presAssocID="{2DFB3C81-1F46-43F0-A021-DD6A55C27E71}" presName="level3hierChild" presStyleCnt="0"/>
      <dgm:spPr/>
    </dgm:pt>
    <dgm:pt modelId="{3C48B4C6-53D5-49D2-9755-A7A74F8FA2B3}" type="pres">
      <dgm:prSet presAssocID="{E3AAA854-2BDE-42FB-A7B5-5A4937981895}" presName="conn2-1" presStyleLbl="parChTrans1D3" presStyleIdx="1" presStyleCnt="2"/>
      <dgm:spPr/>
    </dgm:pt>
    <dgm:pt modelId="{450CFEE1-D9CC-43F1-A7CB-99123548BA24}" type="pres">
      <dgm:prSet presAssocID="{E3AAA854-2BDE-42FB-A7B5-5A4937981895}" presName="connTx" presStyleLbl="parChTrans1D3" presStyleIdx="1" presStyleCnt="2"/>
      <dgm:spPr/>
    </dgm:pt>
    <dgm:pt modelId="{77F25EE4-DC88-4B3E-83A8-0B1AC186B20F}" type="pres">
      <dgm:prSet presAssocID="{9C3EA424-4DBB-4826-84FD-51EF8FEC69C2}" presName="root2" presStyleCnt="0"/>
      <dgm:spPr/>
    </dgm:pt>
    <dgm:pt modelId="{6E1DD430-92AA-48ED-A1FE-737A72D576FA}" type="pres">
      <dgm:prSet presAssocID="{9C3EA424-4DBB-4826-84FD-51EF8FEC69C2}" presName="LevelTwoTextNode" presStyleLbl="node3" presStyleIdx="0" presStyleCnt="1" custScaleY="176017">
        <dgm:presLayoutVars>
          <dgm:chPref val="3"/>
        </dgm:presLayoutVars>
      </dgm:prSet>
      <dgm:spPr/>
    </dgm:pt>
    <dgm:pt modelId="{CD7174B5-74E5-400A-93E5-CA1876AABFFF}" type="pres">
      <dgm:prSet presAssocID="{9C3EA424-4DBB-4826-84FD-51EF8FEC69C2}" presName="level3hierChild" presStyleCnt="0"/>
      <dgm:spPr/>
    </dgm:pt>
    <dgm:pt modelId="{EB4FCD45-8A43-4B87-B185-E28B8A9C1D61}" type="pres">
      <dgm:prSet presAssocID="{92FBF5A8-6871-420F-86FD-D731995C56CC}" presName="conn2-1" presStyleLbl="parChTrans1D4" presStyleIdx="0" presStyleCnt="12"/>
      <dgm:spPr/>
    </dgm:pt>
    <dgm:pt modelId="{2CB54D28-E1EF-4A66-96DD-1384F3B0DD8D}" type="pres">
      <dgm:prSet presAssocID="{92FBF5A8-6871-420F-86FD-D731995C56CC}" presName="connTx" presStyleLbl="parChTrans1D4" presStyleIdx="0" presStyleCnt="12"/>
      <dgm:spPr/>
    </dgm:pt>
    <dgm:pt modelId="{20653351-511E-4346-ADD0-70AC5FCB1013}" type="pres">
      <dgm:prSet presAssocID="{8CD6587B-68C3-4178-9066-8148B50D0D0F}" presName="root2" presStyleCnt="0"/>
      <dgm:spPr/>
    </dgm:pt>
    <dgm:pt modelId="{D09C5AAA-C6FA-4958-BDE5-895ED88C149D}" type="pres">
      <dgm:prSet presAssocID="{8CD6587B-68C3-4178-9066-8148B50D0D0F}" presName="LevelTwoTextNode" presStyleLbl="node4" presStyleIdx="0" presStyleCnt="12">
        <dgm:presLayoutVars>
          <dgm:chPref val="3"/>
        </dgm:presLayoutVars>
      </dgm:prSet>
      <dgm:spPr/>
    </dgm:pt>
    <dgm:pt modelId="{49019B06-9C20-4E6F-BB04-31F35B49182A}" type="pres">
      <dgm:prSet presAssocID="{8CD6587B-68C3-4178-9066-8148B50D0D0F}" presName="level3hierChild" presStyleCnt="0"/>
      <dgm:spPr/>
    </dgm:pt>
    <dgm:pt modelId="{D03796B2-94A0-446B-BFA8-0ECD5890590E}" type="pres">
      <dgm:prSet presAssocID="{E7D6A837-30FC-4300-9823-5DE3E2281458}" presName="conn2-1" presStyleLbl="parChTrans1D4" presStyleIdx="1" presStyleCnt="12"/>
      <dgm:spPr/>
    </dgm:pt>
    <dgm:pt modelId="{6AC6491B-715E-4BB9-9AE1-6DC3DF27C48B}" type="pres">
      <dgm:prSet presAssocID="{E7D6A837-30FC-4300-9823-5DE3E2281458}" presName="connTx" presStyleLbl="parChTrans1D4" presStyleIdx="1" presStyleCnt="12"/>
      <dgm:spPr/>
    </dgm:pt>
    <dgm:pt modelId="{F6D27D20-B666-44F1-983D-583DD1127681}" type="pres">
      <dgm:prSet presAssocID="{760458A5-ECBC-4D33-976C-B1DD961CC22B}" presName="root2" presStyleCnt="0"/>
      <dgm:spPr/>
    </dgm:pt>
    <dgm:pt modelId="{DD0340EC-688F-498D-8CFA-9E388422F31E}" type="pres">
      <dgm:prSet presAssocID="{760458A5-ECBC-4D33-976C-B1DD961CC22B}" presName="LevelTwoTextNode" presStyleLbl="node4" presStyleIdx="1" presStyleCnt="12">
        <dgm:presLayoutVars>
          <dgm:chPref val="3"/>
        </dgm:presLayoutVars>
      </dgm:prSet>
      <dgm:spPr/>
    </dgm:pt>
    <dgm:pt modelId="{75A3A1BC-CC04-47DA-8DE9-452D0F12866B}" type="pres">
      <dgm:prSet presAssocID="{760458A5-ECBC-4D33-976C-B1DD961CC22B}" presName="level3hierChild" presStyleCnt="0"/>
      <dgm:spPr/>
    </dgm:pt>
    <dgm:pt modelId="{DF1C43B6-9C5B-4AC6-8931-89627C9379EB}" type="pres">
      <dgm:prSet presAssocID="{2AB2B518-59C1-4A44-9D59-599A5483B59A}" presName="conn2-1" presStyleLbl="parChTrans1D4" presStyleIdx="2" presStyleCnt="12"/>
      <dgm:spPr/>
    </dgm:pt>
    <dgm:pt modelId="{AB6592A1-995D-4DA4-8985-5D03BC6D964C}" type="pres">
      <dgm:prSet presAssocID="{2AB2B518-59C1-4A44-9D59-599A5483B59A}" presName="connTx" presStyleLbl="parChTrans1D4" presStyleIdx="2" presStyleCnt="12"/>
      <dgm:spPr/>
    </dgm:pt>
    <dgm:pt modelId="{AE1E2D8B-169F-45D5-8A29-DDF9DB66FFDB}" type="pres">
      <dgm:prSet presAssocID="{0ED3B5CB-5BEE-4724-9D77-A52FEC3342ED}" presName="root2" presStyleCnt="0"/>
      <dgm:spPr/>
    </dgm:pt>
    <dgm:pt modelId="{1C44CC2B-F444-40CE-A851-F62CBD9E3B25}" type="pres">
      <dgm:prSet presAssocID="{0ED3B5CB-5BEE-4724-9D77-A52FEC3342ED}" presName="LevelTwoTextNode" presStyleLbl="node4" presStyleIdx="2" presStyleCnt="12">
        <dgm:presLayoutVars>
          <dgm:chPref val="3"/>
        </dgm:presLayoutVars>
      </dgm:prSet>
      <dgm:spPr/>
    </dgm:pt>
    <dgm:pt modelId="{51AA1FDF-839F-413D-9F52-9A800844D0E4}" type="pres">
      <dgm:prSet presAssocID="{0ED3B5CB-5BEE-4724-9D77-A52FEC3342ED}" presName="level3hierChild" presStyleCnt="0"/>
      <dgm:spPr/>
    </dgm:pt>
    <dgm:pt modelId="{349EAE3B-E81E-46C8-932B-D515BC66F07F}" type="pres">
      <dgm:prSet presAssocID="{D5AE7524-C047-44A6-88F7-A51B165F7843}" presName="conn2-1" presStyleLbl="parChTrans1D4" presStyleIdx="3" presStyleCnt="12"/>
      <dgm:spPr/>
    </dgm:pt>
    <dgm:pt modelId="{8123BB73-54DC-4CA7-8C48-E56369744C27}" type="pres">
      <dgm:prSet presAssocID="{D5AE7524-C047-44A6-88F7-A51B165F7843}" presName="connTx" presStyleLbl="parChTrans1D4" presStyleIdx="3" presStyleCnt="12"/>
      <dgm:spPr/>
    </dgm:pt>
    <dgm:pt modelId="{298E07C4-2130-4D3C-A159-0F885DFCD0F5}" type="pres">
      <dgm:prSet presAssocID="{A86353BF-539C-4335-A413-4567D1747498}" presName="root2" presStyleCnt="0"/>
      <dgm:spPr/>
    </dgm:pt>
    <dgm:pt modelId="{440B8843-BBA2-4063-9E4C-0EB9262BBD26}" type="pres">
      <dgm:prSet presAssocID="{A86353BF-539C-4335-A413-4567D1747498}" presName="LevelTwoTextNode" presStyleLbl="node4" presStyleIdx="3" presStyleCnt="12" custScaleY="203724">
        <dgm:presLayoutVars>
          <dgm:chPref val="3"/>
        </dgm:presLayoutVars>
      </dgm:prSet>
      <dgm:spPr/>
    </dgm:pt>
    <dgm:pt modelId="{939C1B0D-7A9A-45F0-9454-B2D39E6351A4}" type="pres">
      <dgm:prSet presAssocID="{A86353BF-539C-4335-A413-4567D1747498}" presName="level3hierChild" presStyleCnt="0"/>
      <dgm:spPr/>
    </dgm:pt>
    <dgm:pt modelId="{46CE2A16-93FE-4B23-A5A9-B2590E16DB55}" type="pres">
      <dgm:prSet presAssocID="{17978F8B-9801-4D0C-96CD-99A27C026DF2}" presName="conn2-1" presStyleLbl="parChTrans1D4" presStyleIdx="4" presStyleCnt="12"/>
      <dgm:spPr/>
    </dgm:pt>
    <dgm:pt modelId="{3F69CEA8-CDD7-4BD2-820F-152A9D9D1974}" type="pres">
      <dgm:prSet presAssocID="{17978F8B-9801-4D0C-96CD-99A27C026DF2}" presName="connTx" presStyleLbl="parChTrans1D4" presStyleIdx="4" presStyleCnt="12"/>
      <dgm:spPr/>
    </dgm:pt>
    <dgm:pt modelId="{E601B533-367D-4C3C-9301-3726758766FC}" type="pres">
      <dgm:prSet presAssocID="{EDB0C55F-0BB7-4ECF-BDEB-A7AE1AC600AE}" presName="root2" presStyleCnt="0"/>
      <dgm:spPr/>
    </dgm:pt>
    <dgm:pt modelId="{C98A622F-8A55-4C18-89F3-49ED663082CB}" type="pres">
      <dgm:prSet presAssocID="{EDB0C55F-0BB7-4ECF-BDEB-A7AE1AC600AE}" presName="LevelTwoTextNode" presStyleLbl="node4" presStyleIdx="4" presStyleCnt="12">
        <dgm:presLayoutVars>
          <dgm:chPref val="3"/>
        </dgm:presLayoutVars>
      </dgm:prSet>
      <dgm:spPr/>
    </dgm:pt>
    <dgm:pt modelId="{345EE22C-90FD-4C13-848F-CC025EC1BB04}" type="pres">
      <dgm:prSet presAssocID="{EDB0C55F-0BB7-4ECF-BDEB-A7AE1AC600AE}" presName="level3hierChild" presStyleCnt="0"/>
      <dgm:spPr/>
    </dgm:pt>
    <dgm:pt modelId="{9D7F1CC0-7A0A-4CA8-B7E4-EE7568CA6A35}" type="pres">
      <dgm:prSet presAssocID="{E5FF0959-F1EF-4895-B365-493E5F8079AE}" presName="conn2-1" presStyleLbl="parChTrans1D4" presStyleIdx="5" presStyleCnt="12"/>
      <dgm:spPr/>
    </dgm:pt>
    <dgm:pt modelId="{1559C6AA-C5B7-4426-AD6F-68DFEE2FF0DD}" type="pres">
      <dgm:prSet presAssocID="{E5FF0959-F1EF-4895-B365-493E5F8079AE}" presName="connTx" presStyleLbl="parChTrans1D4" presStyleIdx="5" presStyleCnt="12"/>
      <dgm:spPr/>
    </dgm:pt>
    <dgm:pt modelId="{C877DF0B-2852-401F-9AAC-A923A1DFCB01}" type="pres">
      <dgm:prSet presAssocID="{BDC97F17-C1C4-4575-B115-37288542BC92}" presName="root2" presStyleCnt="0"/>
      <dgm:spPr/>
    </dgm:pt>
    <dgm:pt modelId="{F232024E-2BF5-4770-9900-9C2EA755AD5D}" type="pres">
      <dgm:prSet presAssocID="{BDC97F17-C1C4-4575-B115-37288542BC92}" presName="LevelTwoTextNode" presStyleLbl="node4" presStyleIdx="5" presStyleCnt="12">
        <dgm:presLayoutVars>
          <dgm:chPref val="3"/>
        </dgm:presLayoutVars>
      </dgm:prSet>
      <dgm:spPr/>
    </dgm:pt>
    <dgm:pt modelId="{0947EBEC-C245-4E80-A0C4-05D9D70B61D5}" type="pres">
      <dgm:prSet presAssocID="{BDC97F17-C1C4-4575-B115-37288542BC92}" presName="level3hierChild" presStyleCnt="0"/>
      <dgm:spPr/>
    </dgm:pt>
    <dgm:pt modelId="{AACD7124-E894-4D3A-A550-42C1E61BF372}" type="pres">
      <dgm:prSet presAssocID="{8884B629-B720-4499-A594-B574FF7487D1}" presName="conn2-1" presStyleLbl="parChTrans1D4" presStyleIdx="6" presStyleCnt="12"/>
      <dgm:spPr/>
    </dgm:pt>
    <dgm:pt modelId="{4D6F6658-7FE7-4E5C-9270-E68CF9595D7D}" type="pres">
      <dgm:prSet presAssocID="{8884B629-B720-4499-A594-B574FF7487D1}" presName="connTx" presStyleLbl="parChTrans1D4" presStyleIdx="6" presStyleCnt="12"/>
      <dgm:spPr/>
    </dgm:pt>
    <dgm:pt modelId="{166D65E1-EA46-498C-BB96-3490C0A425EC}" type="pres">
      <dgm:prSet presAssocID="{CEF36CEE-0261-4676-A86F-A66E0CBBEAA0}" presName="root2" presStyleCnt="0"/>
      <dgm:spPr/>
    </dgm:pt>
    <dgm:pt modelId="{C2E394DB-32D0-4709-A728-D0F06CF851C7}" type="pres">
      <dgm:prSet presAssocID="{CEF36CEE-0261-4676-A86F-A66E0CBBEAA0}" presName="LevelTwoTextNode" presStyleLbl="node4" presStyleIdx="6" presStyleCnt="12">
        <dgm:presLayoutVars>
          <dgm:chPref val="3"/>
        </dgm:presLayoutVars>
      </dgm:prSet>
      <dgm:spPr/>
    </dgm:pt>
    <dgm:pt modelId="{3A21C457-DF4D-4695-AFF9-0ECA80CA03A7}" type="pres">
      <dgm:prSet presAssocID="{CEF36CEE-0261-4676-A86F-A66E0CBBEAA0}" presName="level3hierChild" presStyleCnt="0"/>
      <dgm:spPr/>
    </dgm:pt>
    <dgm:pt modelId="{FB5CAEED-DABC-4163-9049-04C6F2ED7A85}" type="pres">
      <dgm:prSet presAssocID="{19500610-0611-4BA1-A5A7-7F0E683EBD13}" presName="conn2-1" presStyleLbl="parChTrans1D4" presStyleIdx="7" presStyleCnt="12"/>
      <dgm:spPr/>
    </dgm:pt>
    <dgm:pt modelId="{4B181D09-A457-40BE-BF8C-1131391ED2DF}" type="pres">
      <dgm:prSet presAssocID="{19500610-0611-4BA1-A5A7-7F0E683EBD13}" presName="connTx" presStyleLbl="parChTrans1D4" presStyleIdx="7" presStyleCnt="12"/>
      <dgm:spPr/>
    </dgm:pt>
    <dgm:pt modelId="{185792E3-483E-4653-8655-6425520627CB}" type="pres">
      <dgm:prSet presAssocID="{15A916CC-C496-40F0-B24B-DA0B16158EDE}" presName="root2" presStyleCnt="0"/>
      <dgm:spPr/>
    </dgm:pt>
    <dgm:pt modelId="{532AC4D0-165F-4ECB-BE7C-A6DE0FDD2247}" type="pres">
      <dgm:prSet presAssocID="{15A916CC-C496-40F0-B24B-DA0B16158EDE}" presName="LevelTwoTextNode" presStyleLbl="node4" presStyleIdx="7" presStyleCnt="12" custScaleX="139327" custScaleY="234758">
        <dgm:presLayoutVars>
          <dgm:chPref val="3"/>
        </dgm:presLayoutVars>
      </dgm:prSet>
      <dgm:spPr/>
    </dgm:pt>
    <dgm:pt modelId="{093EF66A-A37C-4F30-A91C-C1D7AC0FA9AC}" type="pres">
      <dgm:prSet presAssocID="{15A916CC-C496-40F0-B24B-DA0B16158EDE}" presName="level3hierChild" presStyleCnt="0"/>
      <dgm:spPr/>
    </dgm:pt>
    <dgm:pt modelId="{9FE16C6B-1F6E-44CB-872D-2803F1FB0F05}" type="pres">
      <dgm:prSet presAssocID="{8989192A-E30D-469D-9A5F-3E6CEAA3E34D}" presName="conn2-1" presStyleLbl="parChTrans1D4" presStyleIdx="8" presStyleCnt="12"/>
      <dgm:spPr/>
    </dgm:pt>
    <dgm:pt modelId="{C61FF7D5-48A0-4253-A652-984FB449B754}" type="pres">
      <dgm:prSet presAssocID="{8989192A-E30D-469D-9A5F-3E6CEAA3E34D}" presName="connTx" presStyleLbl="parChTrans1D4" presStyleIdx="8" presStyleCnt="12"/>
      <dgm:spPr/>
    </dgm:pt>
    <dgm:pt modelId="{0B456AF6-0F4B-4AA7-9BE6-C061C85938F8}" type="pres">
      <dgm:prSet presAssocID="{1E709B99-7C68-4AF3-8052-0C48160399AA}" presName="root2" presStyleCnt="0"/>
      <dgm:spPr/>
    </dgm:pt>
    <dgm:pt modelId="{0B99CE18-CE2C-4BDD-9EF9-D91F3C44E99F}" type="pres">
      <dgm:prSet presAssocID="{1E709B99-7C68-4AF3-8052-0C48160399AA}" presName="LevelTwoTextNode" presStyleLbl="node4" presStyleIdx="8" presStyleCnt="12">
        <dgm:presLayoutVars>
          <dgm:chPref val="3"/>
        </dgm:presLayoutVars>
      </dgm:prSet>
      <dgm:spPr/>
    </dgm:pt>
    <dgm:pt modelId="{466F59FD-2E57-4982-85F1-9D4C2188B15F}" type="pres">
      <dgm:prSet presAssocID="{1E709B99-7C68-4AF3-8052-0C48160399AA}" presName="level3hierChild" presStyleCnt="0"/>
      <dgm:spPr/>
    </dgm:pt>
    <dgm:pt modelId="{953455C2-BEF7-4C2B-99BB-2166F72AFB3C}" type="pres">
      <dgm:prSet presAssocID="{B06F5560-7789-477D-A6D9-BF813D53FA6F}" presName="conn2-1" presStyleLbl="parChTrans1D4" presStyleIdx="9" presStyleCnt="12"/>
      <dgm:spPr/>
    </dgm:pt>
    <dgm:pt modelId="{81B4A929-084B-44BB-94F5-029FD8F1CFC4}" type="pres">
      <dgm:prSet presAssocID="{B06F5560-7789-477D-A6D9-BF813D53FA6F}" presName="connTx" presStyleLbl="parChTrans1D4" presStyleIdx="9" presStyleCnt="12"/>
      <dgm:spPr/>
    </dgm:pt>
    <dgm:pt modelId="{88D7218A-5436-427C-882F-FF7ED1BA1A69}" type="pres">
      <dgm:prSet presAssocID="{2B1871FF-4789-4114-A318-9E14F7438227}" presName="root2" presStyleCnt="0"/>
      <dgm:spPr/>
    </dgm:pt>
    <dgm:pt modelId="{B9EEA96D-15D7-4D99-B298-5EE81B72D628}" type="pres">
      <dgm:prSet presAssocID="{2B1871FF-4789-4114-A318-9E14F7438227}" presName="LevelTwoTextNode" presStyleLbl="node4" presStyleIdx="9" presStyleCnt="12">
        <dgm:presLayoutVars>
          <dgm:chPref val="3"/>
        </dgm:presLayoutVars>
      </dgm:prSet>
      <dgm:spPr/>
    </dgm:pt>
    <dgm:pt modelId="{786A1569-94D5-4FB9-9D52-6D4F48A0A66F}" type="pres">
      <dgm:prSet presAssocID="{2B1871FF-4789-4114-A318-9E14F7438227}" presName="level3hierChild" presStyleCnt="0"/>
      <dgm:spPr/>
    </dgm:pt>
    <dgm:pt modelId="{7B469C4B-8B0B-4200-BCC4-D5D864CBC944}" type="pres">
      <dgm:prSet presAssocID="{0C93A054-C727-4007-AD8A-314F0E57581F}" presName="conn2-1" presStyleLbl="parChTrans1D4" presStyleIdx="10" presStyleCnt="12"/>
      <dgm:spPr/>
    </dgm:pt>
    <dgm:pt modelId="{35097040-9BB6-4841-ACBB-E2AD4C588F79}" type="pres">
      <dgm:prSet presAssocID="{0C93A054-C727-4007-AD8A-314F0E57581F}" presName="connTx" presStyleLbl="parChTrans1D4" presStyleIdx="10" presStyleCnt="12"/>
      <dgm:spPr/>
    </dgm:pt>
    <dgm:pt modelId="{D8CFDE60-55AC-403F-B8CE-D434E06EE8FF}" type="pres">
      <dgm:prSet presAssocID="{50CC28F2-CBEA-4440-BDE4-5C024B4EC909}" presName="root2" presStyleCnt="0"/>
      <dgm:spPr/>
    </dgm:pt>
    <dgm:pt modelId="{FAF82436-B9F3-46EC-8F02-DB3276F5F319}" type="pres">
      <dgm:prSet presAssocID="{50CC28F2-CBEA-4440-BDE4-5C024B4EC909}" presName="LevelTwoTextNode" presStyleLbl="node4" presStyleIdx="10" presStyleCnt="12">
        <dgm:presLayoutVars>
          <dgm:chPref val="3"/>
        </dgm:presLayoutVars>
      </dgm:prSet>
      <dgm:spPr/>
    </dgm:pt>
    <dgm:pt modelId="{79A96DAD-7849-4B98-8B0E-8D756C50439F}" type="pres">
      <dgm:prSet presAssocID="{50CC28F2-CBEA-4440-BDE4-5C024B4EC909}" presName="level3hierChild" presStyleCnt="0"/>
      <dgm:spPr/>
    </dgm:pt>
    <dgm:pt modelId="{5618E2A3-7851-452E-858E-67D33D13BCE4}" type="pres">
      <dgm:prSet presAssocID="{9A31BFEE-0ABA-4D8C-8FC6-353993653C6B}" presName="conn2-1" presStyleLbl="parChTrans1D4" presStyleIdx="11" presStyleCnt="12"/>
      <dgm:spPr/>
    </dgm:pt>
    <dgm:pt modelId="{70F53931-A93D-4E23-BD77-126768EB2E85}" type="pres">
      <dgm:prSet presAssocID="{9A31BFEE-0ABA-4D8C-8FC6-353993653C6B}" presName="connTx" presStyleLbl="parChTrans1D4" presStyleIdx="11" presStyleCnt="12"/>
      <dgm:spPr/>
    </dgm:pt>
    <dgm:pt modelId="{F259F560-596B-40A0-90FF-AAEAA43663D8}" type="pres">
      <dgm:prSet presAssocID="{7CE47723-2B4A-40CB-A1C4-B1FC5DDDEFF8}" presName="root2" presStyleCnt="0"/>
      <dgm:spPr/>
    </dgm:pt>
    <dgm:pt modelId="{BCCB53D1-B606-4A32-9F4D-328E71A6E900}" type="pres">
      <dgm:prSet presAssocID="{7CE47723-2B4A-40CB-A1C4-B1FC5DDDEFF8}" presName="LevelTwoTextNode" presStyleLbl="node4" presStyleIdx="11" presStyleCnt="12">
        <dgm:presLayoutVars>
          <dgm:chPref val="3"/>
        </dgm:presLayoutVars>
      </dgm:prSet>
      <dgm:spPr/>
    </dgm:pt>
    <dgm:pt modelId="{043283E4-CDF4-471C-B495-12FD687BDBD6}" type="pres">
      <dgm:prSet presAssocID="{7CE47723-2B4A-40CB-A1C4-B1FC5DDDEFF8}" presName="level3hierChild" presStyleCnt="0"/>
      <dgm:spPr/>
    </dgm:pt>
  </dgm:ptLst>
  <dgm:cxnLst>
    <dgm:cxn modelId="{A1129403-93FA-470E-8BDD-51CA208690BA}" type="presOf" srcId="{57D184B5-6E92-46DA-8576-D60CB181F973}" destId="{F6C4F7AF-8BA4-403E-9559-F7154D5D949F}" srcOrd="0" destOrd="0" presId="urn:microsoft.com/office/officeart/2005/8/layout/hierarchy2"/>
    <dgm:cxn modelId="{B05F6B0A-F676-49E9-BB89-7652EE7D369A}" type="presOf" srcId="{2AB2B518-59C1-4A44-9D59-599A5483B59A}" destId="{AB6592A1-995D-4DA4-8985-5D03BC6D964C}" srcOrd="1" destOrd="0" presId="urn:microsoft.com/office/officeart/2005/8/layout/hierarchy2"/>
    <dgm:cxn modelId="{8DD2C31A-4A68-4DDA-AA71-575C00B24A0A}" srcId="{A86353BF-539C-4335-A413-4567D1747498}" destId="{EDB0C55F-0BB7-4ECF-BDEB-A7AE1AC600AE}" srcOrd="0" destOrd="0" parTransId="{17978F8B-9801-4D0C-96CD-99A27C026DF2}" sibTransId="{59DABE0A-8D4F-4782-A3CE-FE041EB0493B}"/>
    <dgm:cxn modelId="{EC5C2E1C-3F50-46B8-A972-5ABB43684E5F}" type="presOf" srcId="{E7D6A837-30FC-4300-9823-5DE3E2281458}" destId="{6AC6491B-715E-4BB9-9AE1-6DC3DF27C48B}" srcOrd="1" destOrd="0" presId="urn:microsoft.com/office/officeart/2005/8/layout/hierarchy2"/>
    <dgm:cxn modelId="{C7208220-F9AB-4454-AA8D-B1A26E6B77C0}" type="presOf" srcId="{66BA2AC7-6F29-40B9-9761-E35BB970E800}" destId="{644BF20B-3751-4057-BE9C-FF6AFF8311AF}" srcOrd="0" destOrd="0" presId="urn:microsoft.com/office/officeart/2005/8/layout/hierarchy2"/>
    <dgm:cxn modelId="{2C4FBC20-552D-4410-A5D6-913030508DF6}" type="presOf" srcId="{D5AE7524-C047-44A6-88F7-A51B165F7843}" destId="{349EAE3B-E81E-46C8-932B-D515BC66F07F}" srcOrd="0" destOrd="0" presId="urn:microsoft.com/office/officeart/2005/8/layout/hierarchy2"/>
    <dgm:cxn modelId="{2DDC5323-94CD-4D5B-99D5-D06883C83D74}" srcId="{0ED3B5CB-5BEE-4724-9D77-A52FEC3342ED}" destId="{A86353BF-539C-4335-A413-4567D1747498}" srcOrd="0" destOrd="0" parTransId="{D5AE7524-C047-44A6-88F7-A51B165F7843}" sibTransId="{D762174B-4966-4E6F-B935-8C501F4B0058}"/>
    <dgm:cxn modelId="{A5B58B2F-8CD1-4553-BB6B-05E58F05A28E}" type="presOf" srcId="{92FBF5A8-6871-420F-86FD-D731995C56CC}" destId="{2CB54D28-E1EF-4A66-96DD-1384F3B0DD8D}" srcOrd="1" destOrd="0" presId="urn:microsoft.com/office/officeart/2005/8/layout/hierarchy2"/>
    <dgm:cxn modelId="{09F32234-B8DF-4358-8434-FFD04F0E8760}" srcId="{15A916CC-C496-40F0-B24B-DA0B16158EDE}" destId="{50CC28F2-CBEA-4440-BDE4-5C024B4EC909}" srcOrd="1" destOrd="0" parTransId="{0C93A054-C727-4007-AD8A-314F0E57581F}" sibTransId="{4F76AAAA-B3CC-4738-BDD1-7B6F1B326570}"/>
    <dgm:cxn modelId="{D5A7F534-A3C8-4B1B-91CA-D5590FF51077}" type="presOf" srcId="{2AB2B518-59C1-4A44-9D59-599A5483B59A}" destId="{DF1C43B6-9C5B-4AC6-8931-89627C9379EB}" srcOrd="0" destOrd="0" presId="urn:microsoft.com/office/officeart/2005/8/layout/hierarchy2"/>
    <dgm:cxn modelId="{51D8DE35-C187-4974-8302-2D945E4A7433}" type="presOf" srcId="{AE309E00-A041-46FA-88EE-AF6A2CF7CD09}" destId="{C31700B6-B613-428B-B56E-A4C0E7A14403}" srcOrd="1" destOrd="0" presId="urn:microsoft.com/office/officeart/2005/8/layout/hierarchy2"/>
    <dgm:cxn modelId="{FD08CF36-54CA-4771-B0FC-07C7FC01A970}" type="presOf" srcId="{E3AAA854-2BDE-42FB-A7B5-5A4937981895}" destId="{450CFEE1-D9CC-43F1-A7CB-99123548BA24}" srcOrd="1" destOrd="0" presId="urn:microsoft.com/office/officeart/2005/8/layout/hierarchy2"/>
    <dgm:cxn modelId="{4E768737-B783-4B2F-9DF0-908716BD1D1D}" type="presOf" srcId="{0C93A054-C727-4007-AD8A-314F0E57581F}" destId="{7B469C4B-8B0B-4200-BCC4-D5D864CBC944}" srcOrd="0" destOrd="0" presId="urn:microsoft.com/office/officeart/2005/8/layout/hierarchy2"/>
    <dgm:cxn modelId="{76F8E83A-4774-409E-961F-7A622026E98D}" type="presOf" srcId="{D2583BDC-5BF0-412F-88F6-278B8BEAEE05}" destId="{B237D5AB-77B7-46E7-A605-B373072BB494}" srcOrd="0" destOrd="0" presId="urn:microsoft.com/office/officeart/2005/8/layout/hierarchy2"/>
    <dgm:cxn modelId="{E5B7D93F-C7F2-4CB0-B6BA-9BD466F970B2}" srcId="{50CC28F2-CBEA-4440-BDE4-5C024B4EC909}" destId="{7CE47723-2B4A-40CB-A1C4-B1FC5DDDEFF8}" srcOrd="0" destOrd="0" parTransId="{9A31BFEE-0ABA-4D8C-8FC6-353993653C6B}" sibTransId="{18D146B1-0975-4512-B3CF-931866F25055}"/>
    <dgm:cxn modelId="{849A855D-F960-407F-AE85-34939E771336}" srcId="{626D5CEA-ED26-419B-8956-B618833D22A6}" destId="{D6C23541-6436-477F-B5D5-9C75C5C9D841}" srcOrd="0" destOrd="0" parTransId="{57D184B5-6E92-46DA-8576-D60CB181F973}" sibTransId="{8A15A33E-B2E3-469C-9A77-E2CDE8A4C039}"/>
    <dgm:cxn modelId="{ECD71E61-B8AE-4B65-A8CE-1413FDF18C2C}" srcId="{CEF36CEE-0261-4676-A86F-A66E0CBBEAA0}" destId="{15A916CC-C496-40F0-B24B-DA0B16158EDE}" srcOrd="0" destOrd="0" parTransId="{19500610-0611-4BA1-A5A7-7F0E683EBD13}" sibTransId="{E0A35BC5-6B20-4860-86E1-C0B26FC440D9}"/>
    <dgm:cxn modelId="{92DCAD42-3795-4549-9E01-B37272CC9721}" srcId="{2DFB3C81-1F46-43F0-A021-DD6A55C27E71}" destId="{9C3EA424-4DBB-4826-84FD-51EF8FEC69C2}" srcOrd="0" destOrd="0" parTransId="{E3AAA854-2BDE-42FB-A7B5-5A4937981895}" sibTransId="{EA349AAD-AA67-40E7-830D-9EF4EBB2A731}"/>
    <dgm:cxn modelId="{A73B3967-D32E-44E9-B285-781160EF231A}" type="presOf" srcId="{626D5CEA-ED26-419B-8956-B618833D22A6}" destId="{F647A0C9-8900-4D2B-BC89-3556DF76443A}" srcOrd="0" destOrd="0" presId="urn:microsoft.com/office/officeart/2005/8/layout/hierarchy2"/>
    <dgm:cxn modelId="{A957B247-32E0-4E9C-9299-179275F399D4}" srcId="{8CD6587B-68C3-4178-9066-8148B50D0D0F}" destId="{760458A5-ECBC-4D33-976C-B1DD961CC22B}" srcOrd="0" destOrd="0" parTransId="{E7D6A837-30FC-4300-9823-5DE3E2281458}" sibTransId="{3661B624-D7ED-4FB3-AB96-788C51CC3D6A}"/>
    <dgm:cxn modelId="{3F1AD34A-3A64-41D3-A28D-605274D9968C}" type="presOf" srcId="{15A916CC-C496-40F0-B24B-DA0B16158EDE}" destId="{532AC4D0-165F-4ECB-BE7C-A6DE0FDD2247}" srcOrd="0" destOrd="0" presId="urn:microsoft.com/office/officeart/2005/8/layout/hierarchy2"/>
    <dgm:cxn modelId="{3D2E954D-04AC-4265-B46D-467BE2BB7501}" srcId="{A86353BF-539C-4335-A413-4567D1747498}" destId="{CEF36CEE-0261-4676-A86F-A66E0CBBEAA0}" srcOrd="1" destOrd="0" parTransId="{8884B629-B720-4499-A594-B574FF7487D1}" sibTransId="{D86E46F0-9DCF-40D6-AC5D-4BD56DD8B511}"/>
    <dgm:cxn modelId="{432C8F52-8E88-45EF-8662-EDC90457CCC5}" type="presOf" srcId="{EE1B32ED-5C94-4275-A17C-78004535C6D5}" destId="{F426E12F-132D-412B-91AE-3ABA3DF70535}" srcOrd="1" destOrd="0" presId="urn:microsoft.com/office/officeart/2005/8/layout/hierarchy2"/>
    <dgm:cxn modelId="{196C9B55-499E-47F5-8A84-F2AEB66876F8}" srcId="{66BA2AC7-6F29-40B9-9761-E35BB970E800}" destId="{626D5CEA-ED26-419B-8956-B618833D22A6}" srcOrd="0" destOrd="0" parTransId="{AE309E00-A041-46FA-88EE-AF6A2CF7CD09}" sibTransId="{A5A54705-1A9F-47A1-AF87-4DECFE31D735}"/>
    <dgm:cxn modelId="{AE34B684-37DA-44AD-BC08-92CDB713D779}" type="presOf" srcId="{EE1B32ED-5C94-4275-A17C-78004535C6D5}" destId="{19106177-ADB6-4046-8889-3F2F1D212AED}" srcOrd="0" destOrd="0" presId="urn:microsoft.com/office/officeart/2005/8/layout/hierarchy2"/>
    <dgm:cxn modelId="{87A6438B-0BF8-496E-97C7-5057CBAD8651}" type="presOf" srcId="{D6C23541-6436-477F-B5D5-9C75C5C9D841}" destId="{5100399B-994C-48E6-AAED-53A4FEE5EA0C}" srcOrd="0" destOrd="0" presId="urn:microsoft.com/office/officeart/2005/8/layout/hierarchy2"/>
    <dgm:cxn modelId="{37396F8C-EF4F-4A6F-9510-41C2FA273507}" type="presOf" srcId="{8989192A-E30D-469D-9A5F-3E6CEAA3E34D}" destId="{C61FF7D5-48A0-4253-A652-984FB449B754}" srcOrd="1" destOrd="0" presId="urn:microsoft.com/office/officeart/2005/8/layout/hierarchy2"/>
    <dgm:cxn modelId="{55B16392-721C-4B21-B26E-6317DB8DEA65}" srcId="{D2583BDC-5BF0-412F-88F6-278B8BEAEE05}" destId="{66BA2AC7-6F29-40B9-9761-E35BB970E800}" srcOrd="0" destOrd="0" parTransId="{AACFF2AF-455E-4AFC-B6A4-9D19CC2D8978}" sibTransId="{CCF968C1-93C7-4CDA-BCE6-95AC2C7AC82B}"/>
    <dgm:cxn modelId="{DFC41F94-0C68-43E0-8ADC-D641A41DBB26}" type="presOf" srcId="{50CC28F2-CBEA-4440-BDE4-5C024B4EC909}" destId="{FAF82436-B9F3-46EC-8F02-DB3276F5F319}" srcOrd="0" destOrd="0" presId="urn:microsoft.com/office/officeart/2005/8/layout/hierarchy2"/>
    <dgm:cxn modelId="{A04F5B94-8849-4F30-BFA4-F436F179DB1A}" type="presOf" srcId="{E5FF0959-F1EF-4895-B365-493E5F8079AE}" destId="{9D7F1CC0-7A0A-4CA8-B7E4-EE7568CA6A35}" srcOrd="0" destOrd="0" presId="urn:microsoft.com/office/officeart/2005/8/layout/hierarchy2"/>
    <dgm:cxn modelId="{4B157B9A-CF39-4644-9C25-FEAE19E92672}" srcId="{9C3EA424-4DBB-4826-84FD-51EF8FEC69C2}" destId="{0ED3B5CB-5BEE-4724-9D77-A52FEC3342ED}" srcOrd="1" destOrd="0" parTransId="{2AB2B518-59C1-4A44-9D59-599A5483B59A}" sibTransId="{FE7A6C37-6642-441B-B7CB-A96C90422C26}"/>
    <dgm:cxn modelId="{CB30939B-D22D-4B71-93AA-BDBCE90AC55A}" type="presOf" srcId="{9A31BFEE-0ABA-4D8C-8FC6-353993653C6B}" destId="{5618E2A3-7851-452E-858E-67D33D13BCE4}" srcOrd="0" destOrd="0" presId="urn:microsoft.com/office/officeart/2005/8/layout/hierarchy2"/>
    <dgm:cxn modelId="{7839FC9E-83AF-42FB-99BC-F0DD4D7955F8}" srcId="{9C3EA424-4DBB-4826-84FD-51EF8FEC69C2}" destId="{8CD6587B-68C3-4178-9066-8148B50D0D0F}" srcOrd="0" destOrd="0" parTransId="{92FBF5A8-6871-420F-86FD-D731995C56CC}" sibTransId="{11206CCE-8F2E-4242-99B2-7F85491BE732}"/>
    <dgm:cxn modelId="{4E708EA0-AD7C-48C7-8647-F734BB1A89F8}" type="presOf" srcId="{B06F5560-7789-477D-A6D9-BF813D53FA6F}" destId="{81B4A929-084B-44BB-94F5-029FD8F1CFC4}" srcOrd="1" destOrd="0" presId="urn:microsoft.com/office/officeart/2005/8/layout/hierarchy2"/>
    <dgm:cxn modelId="{F465F0A3-4E9D-48A5-A472-CB55B423BF75}" type="presOf" srcId="{57D184B5-6E92-46DA-8576-D60CB181F973}" destId="{E52FB8DF-B11E-4886-ACEB-40B592DF39B2}" srcOrd="1" destOrd="0" presId="urn:microsoft.com/office/officeart/2005/8/layout/hierarchy2"/>
    <dgm:cxn modelId="{E49911A7-5124-4422-9A28-F98763846F2B}" type="presOf" srcId="{EDB0C55F-0BB7-4ECF-BDEB-A7AE1AC600AE}" destId="{C98A622F-8A55-4C18-89F3-49ED663082CB}" srcOrd="0" destOrd="0" presId="urn:microsoft.com/office/officeart/2005/8/layout/hierarchy2"/>
    <dgm:cxn modelId="{112938A8-9111-471A-8A26-728B815363B0}" type="presOf" srcId="{9C3EA424-4DBB-4826-84FD-51EF8FEC69C2}" destId="{6E1DD430-92AA-48ED-A1FE-737A72D576FA}" srcOrd="0" destOrd="0" presId="urn:microsoft.com/office/officeart/2005/8/layout/hierarchy2"/>
    <dgm:cxn modelId="{14E37AA8-A5DC-4526-ACBA-A1BA46906304}" type="presOf" srcId="{17978F8B-9801-4D0C-96CD-99A27C026DF2}" destId="{46CE2A16-93FE-4B23-A5A9-B2590E16DB55}" srcOrd="0" destOrd="0" presId="urn:microsoft.com/office/officeart/2005/8/layout/hierarchy2"/>
    <dgm:cxn modelId="{E5DDEFAA-1E86-4F2F-B7BD-41FE7FA7D867}" type="presOf" srcId="{E5FF0959-F1EF-4895-B365-493E5F8079AE}" destId="{1559C6AA-C5B7-4426-AD6F-68DFEE2FF0DD}" srcOrd="1" destOrd="0" presId="urn:microsoft.com/office/officeart/2005/8/layout/hierarchy2"/>
    <dgm:cxn modelId="{53BF78AB-B89F-4C5C-8617-E6A510288655}" type="presOf" srcId="{9A31BFEE-0ABA-4D8C-8FC6-353993653C6B}" destId="{70F53931-A93D-4E23-BD77-126768EB2E85}" srcOrd="1" destOrd="0" presId="urn:microsoft.com/office/officeart/2005/8/layout/hierarchy2"/>
    <dgm:cxn modelId="{C089D4AB-B431-4AE9-9EBC-F075F68E37FC}" type="presOf" srcId="{8989192A-E30D-469D-9A5F-3E6CEAA3E34D}" destId="{9FE16C6B-1F6E-44CB-872D-2803F1FB0F05}" srcOrd="0" destOrd="0" presId="urn:microsoft.com/office/officeart/2005/8/layout/hierarchy2"/>
    <dgm:cxn modelId="{682FD1AE-739E-434B-B1C2-8B297E0E0882}" type="presOf" srcId="{E3AAA854-2BDE-42FB-A7B5-5A4937981895}" destId="{3C48B4C6-53D5-49D2-9755-A7A74F8FA2B3}" srcOrd="0" destOrd="0" presId="urn:microsoft.com/office/officeart/2005/8/layout/hierarchy2"/>
    <dgm:cxn modelId="{A91FDAB4-09D1-4814-B4CF-EACC9999F49E}" type="presOf" srcId="{0ED3B5CB-5BEE-4724-9D77-A52FEC3342ED}" destId="{1C44CC2B-F444-40CE-A851-F62CBD9E3B25}" srcOrd="0" destOrd="0" presId="urn:microsoft.com/office/officeart/2005/8/layout/hierarchy2"/>
    <dgm:cxn modelId="{87AF29B6-7CEA-46C2-8FD7-561E9593C60B}" type="presOf" srcId="{BDC97F17-C1C4-4575-B115-37288542BC92}" destId="{F232024E-2BF5-4770-9900-9C2EA755AD5D}" srcOrd="0" destOrd="0" presId="urn:microsoft.com/office/officeart/2005/8/layout/hierarchy2"/>
    <dgm:cxn modelId="{75F635BE-B255-4A93-AC69-D6EE7FF3F8AA}" srcId="{66BA2AC7-6F29-40B9-9761-E35BB970E800}" destId="{2DFB3C81-1F46-43F0-A021-DD6A55C27E71}" srcOrd="1" destOrd="0" parTransId="{EE1B32ED-5C94-4275-A17C-78004535C6D5}" sibTransId="{657AD4DE-A605-4EC7-BA03-1BBCE9BFBD7C}"/>
    <dgm:cxn modelId="{FBD039C6-43B9-4AD4-BB58-37D7E6D84840}" type="presOf" srcId="{2DFB3C81-1F46-43F0-A021-DD6A55C27E71}" destId="{043ADABA-EC89-4B76-B9FA-948F3D81400C}" srcOrd="0" destOrd="0" presId="urn:microsoft.com/office/officeart/2005/8/layout/hierarchy2"/>
    <dgm:cxn modelId="{8FE5B2C8-E477-4149-8601-706DC6C48A1A}" srcId="{15A916CC-C496-40F0-B24B-DA0B16158EDE}" destId="{1E709B99-7C68-4AF3-8052-0C48160399AA}" srcOrd="0" destOrd="0" parTransId="{8989192A-E30D-469D-9A5F-3E6CEAA3E34D}" sibTransId="{74150397-A1A9-47BB-8E78-76B8A88552CA}"/>
    <dgm:cxn modelId="{D24661C9-F8C5-450D-BEA0-47FF131BAC18}" type="presOf" srcId="{8884B629-B720-4499-A594-B574FF7487D1}" destId="{AACD7124-E894-4D3A-A550-42C1E61BF372}" srcOrd="0" destOrd="0" presId="urn:microsoft.com/office/officeart/2005/8/layout/hierarchy2"/>
    <dgm:cxn modelId="{48F24ECD-7980-4F82-82BD-0F16285F2700}" type="presOf" srcId="{D5AE7524-C047-44A6-88F7-A51B165F7843}" destId="{8123BB73-54DC-4CA7-8C48-E56369744C27}" srcOrd="1" destOrd="0" presId="urn:microsoft.com/office/officeart/2005/8/layout/hierarchy2"/>
    <dgm:cxn modelId="{7F81E5D0-1F1B-41FD-8410-3076FF4ADF09}" type="presOf" srcId="{7CE47723-2B4A-40CB-A1C4-B1FC5DDDEFF8}" destId="{BCCB53D1-B606-4A32-9F4D-328E71A6E900}" srcOrd="0" destOrd="0" presId="urn:microsoft.com/office/officeart/2005/8/layout/hierarchy2"/>
    <dgm:cxn modelId="{B62F1AD4-765E-46E5-A3D8-27C5914BE593}" type="presOf" srcId="{AE309E00-A041-46FA-88EE-AF6A2CF7CD09}" destId="{4F444110-9C97-44AE-8E8F-14F0F7B2BBC5}" srcOrd="0" destOrd="0" presId="urn:microsoft.com/office/officeart/2005/8/layout/hierarchy2"/>
    <dgm:cxn modelId="{168E2ED4-0E22-433C-BDE6-DC6748400DEE}" type="presOf" srcId="{0C93A054-C727-4007-AD8A-314F0E57581F}" destId="{35097040-9BB6-4841-ACBB-E2AD4C588F79}" srcOrd="1" destOrd="0" presId="urn:microsoft.com/office/officeart/2005/8/layout/hierarchy2"/>
    <dgm:cxn modelId="{4EB359D4-E7AE-487C-882F-9E36A1D1B5A1}" type="presOf" srcId="{1E709B99-7C68-4AF3-8052-0C48160399AA}" destId="{0B99CE18-CE2C-4BDD-9EF9-D91F3C44E99F}" srcOrd="0" destOrd="0" presId="urn:microsoft.com/office/officeart/2005/8/layout/hierarchy2"/>
    <dgm:cxn modelId="{9215BDD8-72BF-43E9-87B3-27B0943D34EA}" type="presOf" srcId="{CEF36CEE-0261-4676-A86F-A66E0CBBEAA0}" destId="{C2E394DB-32D0-4709-A728-D0F06CF851C7}" srcOrd="0" destOrd="0" presId="urn:microsoft.com/office/officeart/2005/8/layout/hierarchy2"/>
    <dgm:cxn modelId="{239CE0D8-A58D-4802-86B8-48D5E43412C1}" type="presOf" srcId="{19500610-0611-4BA1-A5A7-7F0E683EBD13}" destId="{FB5CAEED-DABC-4163-9049-04C6F2ED7A85}" srcOrd="0" destOrd="0" presId="urn:microsoft.com/office/officeart/2005/8/layout/hierarchy2"/>
    <dgm:cxn modelId="{56119ADA-5FE6-4850-9838-98F772CB04B9}" srcId="{1E709B99-7C68-4AF3-8052-0C48160399AA}" destId="{2B1871FF-4789-4114-A318-9E14F7438227}" srcOrd="0" destOrd="0" parTransId="{B06F5560-7789-477D-A6D9-BF813D53FA6F}" sibTransId="{F65BC124-E27C-4121-BFA0-46C3114EC1D0}"/>
    <dgm:cxn modelId="{0F5F1EDD-F895-40E9-A461-389991F652A3}" type="presOf" srcId="{2B1871FF-4789-4114-A318-9E14F7438227}" destId="{B9EEA96D-15D7-4D99-B298-5EE81B72D628}" srcOrd="0" destOrd="0" presId="urn:microsoft.com/office/officeart/2005/8/layout/hierarchy2"/>
    <dgm:cxn modelId="{FE8B80E2-B481-41E3-8825-F5C5F163F31B}" type="presOf" srcId="{B06F5560-7789-477D-A6D9-BF813D53FA6F}" destId="{953455C2-BEF7-4C2B-99BB-2166F72AFB3C}" srcOrd="0" destOrd="0" presId="urn:microsoft.com/office/officeart/2005/8/layout/hierarchy2"/>
    <dgm:cxn modelId="{FCE688E5-76E0-42BC-B51C-450FA72531D9}" type="presOf" srcId="{8884B629-B720-4499-A594-B574FF7487D1}" destId="{4D6F6658-7FE7-4E5C-9270-E68CF9595D7D}" srcOrd="1" destOrd="0" presId="urn:microsoft.com/office/officeart/2005/8/layout/hierarchy2"/>
    <dgm:cxn modelId="{B7D2ADE5-FAC3-4EE3-9855-E1A211A0D8CA}" type="presOf" srcId="{8CD6587B-68C3-4178-9066-8148B50D0D0F}" destId="{D09C5AAA-C6FA-4958-BDE5-895ED88C149D}" srcOrd="0" destOrd="0" presId="urn:microsoft.com/office/officeart/2005/8/layout/hierarchy2"/>
    <dgm:cxn modelId="{263C21EA-8C07-417A-9F25-C3563C4D4551}" type="presOf" srcId="{92FBF5A8-6871-420F-86FD-D731995C56CC}" destId="{EB4FCD45-8A43-4B87-B185-E28B8A9C1D61}" srcOrd="0" destOrd="0" presId="urn:microsoft.com/office/officeart/2005/8/layout/hierarchy2"/>
    <dgm:cxn modelId="{D332A1EB-125F-47D5-A4CA-E096AFF03967}" type="presOf" srcId="{E7D6A837-30FC-4300-9823-5DE3E2281458}" destId="{D03796B2-94A0-446B-BFA8-0ECD5890590E}" srcOrd="0" destOrd="0" presId="urn:microsoft.com/office/officeart/2005/8/layout/hierarchy2"/>
    <dgm:cxn modelId="{BA648CF6-930E-4FF0-95BC-1505B80BA3C3}" srcId="{EDB0C55F-0BB7-4ECF-BDEB-A7AE1AC600AE}" destId="{BDC97F17-C1C4-4575-B115-37288542BC92}" srcOrd="0" destOrd="0" parTransId="{E5FF0959-F1EF-4895-B365-493E5F8079AE}" sibTransId="{C886F1FE-2A4C-4B3B-957E-253E33CC9B95}"/>
    <dgm:cxn modelId="{CF4A41F8-93F9-4516-A1DE-C7D7A661C682}" type="presOf" srcId="{19500610-0611-4BA1-A5A7-7F0E683EBD13}" destId="{4B181D09-A457-40BE-BF8C-1131391ED2DF}" srcOrd="1" destOrd="0" presId="urn:microsoft.com/office/officeart/2005/8/layout/hierarchy2"/>
    <dgm:cxn modelId="{C3849BFC-A310-409B-9223-3C0829AFC82B}" type="presOf" srcId="{17978F8B-9801-4D0C-96CD-99A27C026DF2}" destId="{3F69CEA8-CDD7-4BD2-820F-152A9D9D1974}" srcOrd="1" destOrd="0" presId="urn:microsoft.com/office/officeart/2005/8/layout/hierarchy2"/>
    <dgm:cxn modelId="{776CD3FC-5964-4902-B9CF-631072289D82}" type="presOf" srcId="{760458A5-ECBC-4D33-976C-B1DD961CC22B}" destId="{DD0340EC-688F-498D-8CFA-9E388422F31E}" srcOrd="0" destOrd="0" presId="urn:microsoft.com/office/officeart/2005/8/layout/hierarchy2"/>
    <dgm:cxn modelId="{45BF2BFF-0B91-4117-B62D-C12710F427CC}" type="presOf" srcId="{A86353BF-539C-4335-A413-4567D1747498}" destId="{440B8843-BBA2-4063-9E4C-0EB9262BBD26}" srcOrd="0" destOrd="0" presId="urn:microsoft.com/office/officeart/2005/8/layout/hierarchy2"/>
    <dgm:cxn modelId="{93A6AA4B-6DD2-4BD5-A099-6DC281C593E9}" type="presParOf" srcId="{B237D5AB-77B7-46E7-A605-B373072BB494}" destId="{E89871D4-088D-4CD1-BCEE-2BA4FC71525F}" srcOrd="0" destOrd="0" presId="urn:microsoft.com/office/officeart/2005/8/layout/hierarchy2"/>
    <dgm:cxn modelId="{9F6B49F0-325A-44A9-8CFD-A12582662B30}" type="presParOf" srcId="{E89871D4-088D-4CD1-BCEE-2BA4FC71525F}" destId="{644BF20B-3751-4057-BE9C-FF6AFF8311AF}" srcOrd="0" destOrd="0" presId="urn:microsoft.com/office/officeart/2005/8/layout/hierarchy2"/>
    <dgm:cxn modelId="{F3BF1F0D-4DB2-4585-B843-2B1582A341CA}" type="presParOf" srcId="{E89871D4-088D-4CD1-BCEE-2BA4FC71525F}" destId="{21006439-9767-4B85-87CE-B665F91E55CB}" srcOrd="1" destOrd="0" presId="urn:microsoft.com/office/officeart/2005/8/layout/hierarchy2"/>
    <dgm:cxn modelId="{D7BC22D2-5E7A-4B24-867F-826861B8A97B}" type="presParOf" srcId="{21006439-9767-4B85-87CE-B665F91E55CB}" destId="{4F444110-9C97-44AE-8E8F-14F0F7B2BBC5}" srcOrd="0" destOrd="0" presId="urn:microsoft.com/office/officeart/2005/8/layout/hierarchy2"/>
    <dgm:cxn modelId="{4B109E88-42E6-40E4-B0D3-DE2D1019C9A4}" type="presParOf" srcId="{4F444110-9C97-44AE-8E8F-14F0F7B2BBC5}" destId="{C31700B6-B613-428B-B56E-A4C0E7A14403}" srcOrd="0" destOrd="0" presId="urn:microsoft.com/office/officeart/2005/8/layout/hierarchy2"/>
    <dgm:cxn modelId="{91F9A681-4A2F-422E-A2FA-CB77996CC095}" type="presParOf" srcId="{21006439-9767-4B85-87CE-B665F91E55CB}" destId="{11702E0D-0F66-4780-B97E-E95081B03665}" srcOrd="1" destOrd="0" presId="urn:microsoft.com/office/officeart/2005/8/layout/hierarchy2"/>
    <dgm:cxn modelId="{395DE51C-E1AF-4B67-B99B-DE3549BA0418}" type="presParOf" srcId="{11702E0D-0F66-4780-B97E-E95081B03665}" destId="{F647A0C9-8900-4D2B-BC89-3556DF76443A}" srcOrd="0" destOrd="0" presId="urn:microsoft.com/office/officeart/2005/8/layout/hierarchy2"/>
    <dgm:cxn modelId="{8197EF78-8A8C-4E74-A3E8-F1CC89348C3F}" type="presParOf" srcId="{11702E0D-0F66-4780-B97E-E95081B03665}" destId="{666355C1-30CD-4D38-BAEA-69EE262FAD2F}" srcOrd="1" destOrd="0" presId="urn:microsoft.com/office/officeart/2005/8/layout/hierarchy2"/>
    <dgm:cxn modelId="{1F82B8FC-0C44-4B91-BB8D-20DF0CBF83B9}" type="presParOf" srcId="{666355C1-30CD-4D38-BAEA-69EE262FAD2F}" destId="{F6C4F7AF-8BA4-403E-9559-F7154D5D949F}" srcOrd="0" destOrd="0" presId="urn:microsoft.com/office/officeart/2005/8/layout/hierarchy2"/>
    <dgm:cxn modelId="{26C6F643-12A3-4E44-88D5-2EE17EEC18B7}" type="presParOf" srcId="{F6C4F7AF-8BA4-403E-9559-F7154D5D949F}" destId="{E52FB8DF-B11E-4886-ACEB-40B592DF39B2}" srcOrd="0" destOrd="0" presId="urn:microsoft.com/office/officeart/2005/8/layout/hierarchy2"/>
    <dgm:cxn modelId="{27DB3FAF-D2D4-4CA0-867C-E27E1E12C9B3}" type="presParOf" srcId="{666355C1-30CD-4D38-BAEA-69EE262FAD2F}" destId="{BDC99DDE-23F9-4168-A1C1-81AFDCD51DA5}" srcOrd="1" destOrd="0" presId="urn:microsoft.com/office/officeart/2005/8/layout/hierarchy2"/>
    <dgm:cxn modelId="{001631BD-15FB-497A-955B-606045F65DFD}" type="presParOf" srcId="{BDC99DDE-23F9-4168-A1C1-81AFDCD51DA5}" destId="{5100399B-994C-48E6-AAED-53A4FEE5EA0C}" srcOrd="0" destOrd="0" presId="urn:microsoft.com/office/officeart/2005/8/layout/hierarchy2"/>
    <dgm:cxn modelId="{CD4FF283-C914-4069-8A88-41321E64F44A}" type="presParOf" srcId="{BDC99DDE-23F9-4168-A1C1-81AFDCD51DA5}" destId="{FEECD30E-FFA0-49A4-924D-97EB665F2B8C}" srcOrd="1" destOrd="0" presId="urn:microsoft.com/office/officeart/2005/8/layout/hierarchy2"/>
    <dgm:cxn modelId="{550B646B-1506-4AF0-8F6F-F90002427474}" type="presParOf" srcId="{21006439-9767-4B85-87CE-B665F91E55CB}" destId="{19106177-ADB6-4046-8889-3F2F1D212AED}" srcOrd="2" destOrd="0" presId="urn:microsoft.com/office/officeart/2005/8/layout/hierarchy2"/>
    <dgm:cxn modelId="{16858417-349C-4249-8339-39D325BAF48F}" type="presParOf" srcId="{19106177-ADB6-4046-8889-3F2F1D212AED}" destId="{F426E12F-132D-412B-91AE-3ABA3DF70535}" srcOrd="0" destOrd="0" presId="urn:microsoft.com/office/officeart/2005/8/layout/hierarchy2"/>
    <dgm:cxn modelId="{79D6BF2A-E809-4D28-89F8-E273D4575D98}" type="presParOf" srcId="{21006439-9767-4B85-87CE-B665F91E55CB}" destId="{D773020C-646C-49F7-84FD-92F57CB353C1}" srcOrd="3" destOrd="0" presId="urn:microsoft.com/office/officeart/2005/8/layout/hierarchy2"/>
    <dgm:cxn modelId="{4EE2BCC1-8D83-419E-95E5-21AB238DDC2F}" type="presParOf" srcId="{D773020C-646C-49F7-84FD-92F57CB353C1}" destId="{043ADABA-EC89-4B76-B9FA-948F3D81400C}" srcOrd="0" destOrd="0" presId="urn:microsoft.com/office/officeart/2005/8/layout/hierarchy2"/>
    <dgm:cxn modelId="{3A283B26-1A46-4ADD-949E-D6B2274242F2}" type="presParOf" srcId="{D773020C-646C-49F7-84FD-92F57CB353C1}" destId="{39BE5938-354A-458C-B376-1190C1409F07}" srcOrd="1" destOrd="0" presId="urn:microsoft.com/office/officeart/2005/8/layout/hierarchy2"/>
    <dgm:cxn modelId="{FD89FC84-6196-41A1-B66A-AA462DA371D5}" type="presParOf" srcId="{39BE5938-354A-458C-B376-1190C1409F07}" destId="{3C48B4C6-53D5-49D2-9755-A7A74F8FA2B3}" srcOrd="0" destOrd="0" presId="urn:microsoft.com/office/officeart/2005/8/layout/hierarchy2"/>
    <dgm:cxn modelId="{58CA3180-0578-4D0D-889D-343A35A038EC}" type="presParOf" srcId="{3C48B4C6-53D5-49D2-9755-A7A74F8FA2B3}" destId="{450CFEE1-D9CC-43F1-A7CB-99123548BA24}" srcOrd="0" destOrd="0" presId="urn:microsoft.com/office/officeart/2005/8/layout/hierarchy2"/>
    <dgm:cxn modelId="{8EEDA626-D9D9-480B-8E4E-48592ED2EA29}" type="presParOf" srcId="{39BE5938-354A-458C-B376-1190C1409F07}" destId="{77F25EE4-DC88-4B3E-83A8-0B1AC186B20F}" srcOrd="1" destOrd="0" presId="urn:microsoft.com/office/officeart/2005/8/layout/hierarchy2"/>
    <dgm:cxn modelId="{16FA5038-A54E-4E78-82E7-9164E0B117E5}" type="presParOf" srcId="{77F25EE4-DC88-4B3E-83A8-0B1AC186B20F}" destId="{6E1DD430-92AA-48ED-A1FE-737A72D576FA}" srcOrd="0" destOrd="0" presId="urn:microsoft.com/office/officeart/2005/8/layout/hierarchy2"/>
    <dgm:cxn modelId="{477BA02D-C03B-4129-8043-8C7AA5876FDD}" type="presParOf" srcId="{77F25EE4-DC88-4B3E-83A8-0B1AC186B20F}" destId="{CD7174B5-74E5-400A-93E5-CA1876AABFFF}" srcOrd="1" destOrd="0" presId="urn:microsoft.com/office/officeart/2005/8/layout/hierarchy2"/>
    <dgm:cxn modelId="{A6B5462C-256B-4BDF-8E44-7B3979A6176C}" type="presParOf" srcId="{CD7174B5-74E5-400A-93E5-CA1876AABFFF}" destId="{EB4FCD45-8A43-4B87-B185-E28B8A9C1D61}" srcOrd="0" destOrd="0" presId="urn:microsoft.com/office/officeart/2005/8/layout/hierarchy2"/>
    <dgm:cxn modelId="{33E1A192-071E-484D-B8C7-E87B3BD3C978}" type="presParOf" srcId="{EB4FCD45-8A43-4B87-B185-E28B8A9C1D61}" destId="{2CB54D28-E1EF-4A66-96DD-1384F3B0DD8D}" srcOrd="0" destOrd="0" presId="urn:microsoft.com/office/officeart/2005/8/layout/hierarchy2"/>
    <dgm:cxn modelId="{04D2148A-1CD6-4705-909C-02DDD499EEE4}" type="presParOf" srcId="{CD7174B5-74E5-400A-93E5-CA1876AABFFF}" destId="{20653351-511E-4346-ADD0-70AC5FCB1013}" srcOrd="1" destOrd="0" presId="urn:microsoft.com/office/officeart/2005/8/layout/hierarchy2"/>
    <dgm:cxn modelId="{E71B37BD-F884-45E0-8AA3-BECF380434B4}" type="presParOf" srcId="{20653351-511E-4346-ADD0-70AC5FCB1013}" destId="{D09C5AAA-C6FA-4958-BDE5-895ED88C149D}" srcOrd="0" destOrd="0" presId="urn:microsoft.com/office/officeart/2005/8/layout/hierarchy2"/>
    <dgm:cxn modelId="{D5A57D53-0557-412C-AC54-5978CA88F0B1}" type="presParOf" srcId="{20653351-511E-4346-ADD0-70AC5FCB1013}" destId="{49019B06-9C20-4E6F-BB04-31F35B49182A}" srcOrd="1" destOrd="0" presId="urn:microsoft.com/office/officeart/2005/8/layout/hierarchy2"/>
    <dgm:cxn modelId="{51CBD1A5-1399-4B06-B1C1-725D6CC4C826}" type="presParOf" srcId="{49019B06-9C20-4E6F-BB04-31F35B49182A}" destId="{D03796B2-94A0-446B-BFA8-0ECD5890590E}" srcOrd="0" destOrd="0" presId="urn:microsoft.com/office/officeart/2005/8/layout/hierarchy2"/>
    <dgm:cxn modelId="{11725BE0-9674-46FA-8DAD-515973BCA81A}" type="presParOf" srcId="{D03796B2-94A0-446B-BFA8-0ECD5890590E}" destId="{6AC6491B-715E-4BB9-9AE1-6DC3DF27C48B}" srcOrd="0" destOrd="0" presId="urn:microsoft.com/office/officeart/2005/8/layout/hierarchy2"/>
    <dgm:cxn modelId="{CD2C8CBB-40DF-4AA1-9753-FCBB3FF973CE}" type="presParOf" srcId="{49019B06-9C20-4E6F-BB04-31F35B49182A}" destId="{F6D27D20-B666-44F1-983D-583DD1127681}" srcOrd="1" destOrd="0" presId="urn:microsoft.com/office/officeart/2005/8/layout/hierarchy2"/>
    <dgm:cxn modelId="{B6185312-5328-4A1A-A313-9B08A191C547}" type="presParOf" srcId="{F6D27D20-B666-44F1-983D-583DD1127681}" destId="{DD0340EC-688F-498D-8CFA-9E388422F31E}" srcOrd="0" destOrd="0" presId="urn:microsoft.com/office/officeart/2005/8/layout/hierarchy2"/>
    <dgm:cxn modelId="{C7470511-4D15-4895-BF8B-CA4D2F2A41CA}" type="presParOf" srcId="{F6D27D20-B666-44F1-983D-583DD1127681}" destId="{75A3A1BC-CC04-47DA-8DE9-452D0F12866B}" srcOrd="1" destOrd="0" presId="urn:microsoft.com/office/officeart/2005/8/layout/hierarchy2"/>
    <dgm:cxn modelId="{9A37D27E-4602-45C5-AFA1-11AD836F232A}" type="presParOf" srcId="{CD7174B5-74E5-400A-93E5-CA1876AABFFF}" destId="{DF1C43B6-9C5B-4AC6-8931-89627C9379EB}" srcOrd="2" destOrd="0" presId="urn:microsoft.com/office/officeart/2005/8/layout/hierarchy2"/>
    <dgm:cxn modelId="{6F2118F8-9DA3-49D1-BE79-0D6018454FE6}" type="presParOf" srcId="{DF1C43B6-9C5B-4AC6-8931-89627C9379EB}" destId="{AB6592A1-995D-4DA4-8985-5D03BC6D964C}" srcOrd="0" destOrd="0" presId="urn:microsoft.com/office/officeart/2005/8/layout/hierarchy2"/>
    <dgm:cxn modelId="{11CC3B86-200B-4E3B-8040-C926440A069C}" type="presParOf" srcId="{CD7174B5-74E5-400A-93E5-CA1876AABFFF}" destId="{AE1E2D8B-169F-45D5-8A29-DDF9DB66FFDB}" srcOrd="3" destOrd="0" presId="urn:microsoft.com/office/officeart/2005/8/layout/hierarchy2"/>
    <dgm:cxn modelId="{B46CD551-6D64-4C35-86C5-6AEE77E75657}" type="presParOf" srcId="{AE1E2D8B-169F-45D5-8A29-DDF9DB66FFDB}" destId="{1C44CC2B-F444-40CE-A851-F62CBD9E3B25}" srcOrd="0" destOrd="0" presId="urn:microsoft.com/office/officeart/2005/8/layout/hierarchy2"/>
    <dgm:cxn modelId="{0B05C162-5EC6-4B59-A7A4-87E99E836336}" type="presParOf" srcId="{AE1E2D8B-169F-45D5-8A29-DDF9DB66FFDB}" destId="{51AA1FDF-839F-413D-9F52-9A800844D0E4}" srcOrd="1" destOrd="0" presId="urn:microsoft.com/office/officeart/2005/8/layout/hierarchy2"/>
    <dgm:cxn modelId="{33F1C0E3-6780-4F30-A458-308C0F2B1409}" type="presParOf" srcId="{51AA1FDF-839F-413D-9F52-9A800844D0E4}" destId="{349EAE3B-E81E-46C8-932B-D515BC66F07F}" srcOrd="0" destOrd="0" presId="urn:microsoft.com/office/officeart/2005/8/layout/hierarchy2"/>
    <dgm:cxn modelId="{37BDE56E-4708-4388-ACE0-5F2189A8093D}" type="presParOf" srcId="{349EAE3B-E81E-46C8-932B-D515BC66F07F}" destId="{8123BB73-54DC-4CA7-8C48-E56369744C27}" srcOrd="0" destOrd="0" presId="urn:microsoft.com/office/officeart/2005/8/layout/hierarchy2"/>
    <dgm:cxn modelId="{76CF3209-968B-47C8-A633-326A1DDDC06D}" type="presParOf" srcId="{51AA1FDF-839F-413D-9F52-9A800844D0E4}" destId="{298E07C4-2130-4D3C-A159-0F885DFCD0F5}" srcOrd="1" destOrd="0" presId="urn:microsoft.com/office/officeart/2005/8/layout/hierarchy2"/>
    <dgm:cxn modelId="{8769C647-BB65-473B-9F15-E1475B1D5AA5}" type="presParOf" srcId="{298E07C4-2130-4D3C-A159-0F885DFCD0F5}" destId="{440B8843-BBA2-4063-9E4C-0EB9262BBD26}" srcOrd="0" destOrd="0" presId="urn:microsoft.com/office/officeart/2005/8/layout/hierarchy2"/>
    <dgm:cxn modelId="{DE6F9CFA-05D8-41FA-AB12-41ADD6DA2F7F}" type="presParOf" srcId="{298E07C4-2130-4D3C-A159-0F885DFCD0F5}" destId="{939C1B0D-7A9A-45F0-9454-B2D39E6351A4}" srcOrd="1" destOrd="0" presId="urn:microsoft.com/office/officeart/2005/8/layout/hierarchy2"/>
    <dgm:cxn modelId="{682E94D9-B288-46CF-B1FA-F130F7537040}" type="presParOf" srcId="{939C1B0D-7A9A-45F0-9454-B2D39E6351A4}" destId="{46CE2A16-93FE-4B23-A5A9-B2590E16DB55}" srcOrd="0" destOrd="0" presId="urn:microsoft.com/office/officeart/2005/8/layout/hierarchy2"/>
    <dgm:cxn modelId="{E333A3CC-F627-4726-9078-5B9331A9B3B0}" type="presParOf" srcId="{46CE2A16-93FE-4B23-A5A9-B2590E16DB55}" destId="{3F69CEA8-CDD7-4BD2-820F-152A9D9D1974}" srcOrd="0" destOrd="0" presId="urn:microsoft.com/office/officeart/2005/8/layout/hierarchy2"/>
    <dgm:cxn modelId="{827834F7-2E07-4D93-BFFF-BAAB379F3FC3}" type="presParOf" srcId="{939C1B0D-7A9A-45F0-9454-B2D39E6351A4}" destId="{E601B533-367D-4C3C-9301-3726758766FC}" srcOrd="1" destOrd="0" presId="urn:microsoft.com/office/officeart/2005/8/layout/hierarchy2"/>
    <dgm:cxn modelId="{22FD2CC8-6DAA-498D-8302-768B665972EE}" type="presParOf" srcId="{E601B533-367D-4C3C-9301-3726758766FC}" destId="{C98A622F-8A55-4C18-89F3-49ED663082CB}" srcOrd="0" destOrd="0" presId="urn:microsoft.com/office/officeart/2005/8/layout/hierarchy2"/>
    <dgm:cxn modelId="{3D3E27B3-DA35-49DA-822C-0ECFBAFFF4A5}" type="presParOf" srcId="{E601B533-367D-4C3C-9301-3726758766FC}" destId="{345EE22C-90FD-4C13-848F-CC025EC1BB04}" srcOrd="1" destOrd="0" presId="urn:microsoft.com/office/officeart/2005/8/layout/hierarchy2"/>
    <dgm:cxn modelId="{556885A6-45DF-4CC3-BB88-A0183DECCE2E}" type="presParOf" srcId="{345EE22C-90FD-4C13-848F-CC025EC1BB04}" destId="{9D7F1CC0-7A0A-4CA8-B7E4-EE7568CA6A35}" srcOrd="0" destOrd="0" presId="urn:microsoft.com/office/officeart/2005/8/layout/hierarchy2"/>
    <dgm:cxn modelId="{A452ED2F-4297-473B-9B70-31902F7F88E8}" type="presParOf" srcId="{9D7F1CC0-7A0A-4CA8-B7E4-EE7568CA6A35}" destId="{1559C6AA-C5B7-4426-AD6F-68DFEE2FF0DD}" srcOrd="0" destOrd="0" presId="urn:microsoft.com/office/officeart/2005/8/layout/hierarchy2"/>
    <dgm:cxn modelId="{7293DD6D-944E-48BF-9B61-ED96402B46E5}" type="presParOf" srcId="{345EE22C-90FD-4C13-848F-CC025EC1BB04}" destId="{C877DF0B-2852-401F-9AAC-A923A1DFCB01}" srcOrd="1" destOrd="0" presId="urn:microsoft.com/office/officeart/2005/8/layout/hierarchy2"/>
    <dgm:cxn modelId="{45206A13-A988-4EF9-86B9-F95D1A9E2721}" type="presParOf" srcId="{C877DF0B-2852-401F-9AAC-A923A1DFCB01}" destId="{F232024E-2BF5-4770-9900-9C2EA755AD5D}" srcOrd="0" destOrd="0" presId="urn:microsoft.com/office/officeart/2005/8/layout/hierarchy2"/>
    <dgm:cxn modelId="{47A1A0DC-FA6B-4AE5-BF68-002F47F0EE89}" type="presParOf" srcId="{C877DF0B-2852-401F-9AAC-A923A1DFCB01}" destId="{0947EBEC-C245-4E80-A0C4-05D9D70B61D5}" srcOrd="1" destOrd="0" presId="urn:microsoft.com/office/officeart/2005/8/layout/hierarchy2"/>
    <dgm:cxn modelId="{E4EF8E63-4253-4CEE-A78C-4F4EDC5A090B}" type="presParOf" srcId="{939C1B0D-7A9A-45F0-9454-B2D39E6351A4}" destId="{AACD7124-E894-4D3A-A550-42C1E61BF372}" srcOrd="2" destOrd="0" presId="urn:microsoft.com/office/officeart/2005/8/layout/hierarchy2"/>
    <dgm:cxn modelId="{A12CCC79-3CE9-4B0F-94EA-A3A16A4A6C2B}" type="presParOf" srcId="{AACD7124-E894-4D3A-A550-42C1E61BF372}" destId="{4D6F6658-7FE7-4E5C-9270-E68CF9595D7D}" srcOrd="0" destOrd="0" presId="urn:microsoft.com/office/officeart/2005/8/layout/hierarchy2"/>
    <dgm:cxn modelId="{07345B49-FCCF-47CC-82CA-5A62B1E5165C}" type="presParOf" srcId="{939C1B0D-7A9A-45F0-9454-B2D39E6351A4}" destId="{166D65E1-EA46-498C-BB96-3490C0A425EC}" srcOrd="3" destOrd="0" presId="urn:microsoft.com/office/officeart/2005/8/layout/hierarchy2"/>
    <dgm:cxn modelId="{CC2778FA-0C21-4A33-9E0E-E019E3F89B64}" type="presParOf" srcId="{166D65E1-EA46-498C-BB96-3490C0A425EC}" destId="{C2E394DB-32D0-4709-A728-D0F06CF851C7}" srcOrd="0" destOrd="0" presId="urn:microsoft.com/office/officeart/2005/8/layout/hierarchy2"/>
    <dgm:cxn modelId="{BC4E07AD-65C1-42FF-8100-68C6C7C08D50}" type="presParOf" srcId="{166D65E1-EA46-498C-BB96-3490C0A425EC}" destId="{3A21C457-DF4D-4695-AFF9-0ECA80CA03A7}" srcOrd="1" destOrd="0" presId="urn:microsoft.com/office/officeart/2005/8/layout/hierarchy2"/>
    <dgm:cxn modelId="{E47DCAAF-E8B2-4F06-A943-3E8391A113DD}" type="presParOf" srcId="{3A21C457-DF4D-4695-AFF9-0ECA80CA03A7}" destId="{FB5CAEED-DABC-4163-9049-04C6F2ED7A85}" srcOrd="0" destOrd="0" presId="urn:microsoft.com/office/officeart/2005/8/layout/hierarchy2"/>
    <dgm:cxn modelId="{2A1BA213-51AE-43E9-B50E-B3FB1C5C7B26}" type="presParOf" srcId="{FB5CAEED-DABC-4163-9049-04C6F2ED7A85}" destId="{4B181D09-A457-40BE-BF8C-1131391ED2DF}" srcOrd="0" destOrd="0" presId="urn:microsoft.com/office/officeart/2005/8/layout/hierarchy2"/>
    <dgm:cxn modelId="{1CDA14DD-A346-4603-A827-4FDB4CF8EFA7}" type="presParOf" srcId="{3A21C457-DF4D-4695-AFF9-0ECA80CA03A7}" destId="{185792E3-483E-4653-8655-6425520627CB}" srcOrd="1" destOrd="0" presId="urn:microsoft.com/office/officeart/2005/8/layout/hierarchy2"/>
    <dgm:cxn modelId="{50CA397F-E8F7-4263-B07D-CC09CAC80523}" type="presParOf" srcId="{185792E3-483E-4653-8655-6425520627CB}" destId="{532AC4D0-165F-4ECB-BE7C-A6DE0FDD2247}" srcOrd="0" destOrd="0" presId="urn:microsoft.com/office/officeart/2005/8/layout/hierarchy2"/>
    <dgm:cxn modelId="{BD3F3B3D-301D-45BC-A08D-B859B9B49858}" type="presParOf" srcId="{185792E3-483E-4653-8655-6425520627CB}" destId="{093EF66A-A37C-4F30-A91C-C1D7AC0FA9AC}" srcOrd="1" destOrd="0" presId="urn:microsoft.com/office/officeart/2005/8/layout/hierarchy2"/>
    <dgm:cxn modelId="{179D557E-0A6B-417F-AF9B-1124218B2C7E}" type="presParOf" srcId="{093EF66A-A37C-4F30-A91C-C1D7AC0FA9AC}" destId="{9FE16C6B-1F6E-44CB-872D-2803F1FB0F05}" srcOrd="0" destOrd="0" presId="urn:microsoft.com/office/officeart/2005/8/layout/hierarchy2"/>
    <dgm:cxn modelId="{0A3202FC-ABCB-4794-BFD7-1454ED829728}" type="presParOf" srcId="{9FE16C6B-1F6E-44CB-872D-2803F1FB0F05}" destId="{C61FF7D5-48A0-4253-A652-984FB449B754}" srcOrd="0" destOrd="0" presId="urn:microsoft.com/office/officeart/2005/8/layout/hierarchy2"/>
    <dgm:cxn modelId="{0BCC34C5-B8DA-4ECE-932A-38E5B7ED1AC0}" type="presParOf" srcId="{093EF66A-A37C-4F30-A91C-C1D7AC0FA9AC}" destId="{0B456AF6-0F4B-4AA7-9BE6-C061C85938F8}" srcOrd="1" destOrd="0" presId="urn:microsoft.com/office/officeart/2005/8/layout/hierarchy2"/>
    <dgm:cxn modelId="{D1D2F456-8E61-4783-A8AE-207BAA524BFC}" type="presParOf" srcId="{0B456AF6-0F4B-4AA7-9BE6-C061C85938F8}" destId="{0B99CE18-CE2C-4BDD-9EF9-D91F3C44E99F}" srcOrd="0" destOrd="0" presId="urn:microsoft.com/office/officeart/2005/8/layout/hierarchy2"/>
    <dgm:cxn modelId="{1E80FA5F-0515-481F-8F09-63DCFF30A34B}" type="presParOf" srcId="{0B456AF6-0F4B-4AA7-9BE6-C061C85938F8}" destId="{466F59FD-2E57-4982-85F1-9D4C2188B15F}" srcOrd="1" destOrd="0" presId="urn:microsoft.com/office/officeart/2005/8/layout/hierarchy2"/>
    <dgm:cxn modelId="{3EB2386C-456D-47D9-B681-F10FDE1E5A79}" type="presParOf" srcId="{466F59FD-2E57-4982-85F1-9D4C2188B15F}" destId="{953455C2-BEF7-4C2B-99BB-2166F72AFB3C}" srcOrd="0" destOrd="0" presId="urn:microsoft.com/office/officeart/2005/8/layout/hierarchy2"/>
    <dgm:cxn modelId="{2C99CE46-4A12-4662-923E-814234A48957}" type="presParOf" srcId="{953455C2-BEF7-4C2B-99BB-2166F72AFB3C}" destId="{81B4A929-084B-44BB-94F5-029FD8F1CFC4}" srcOrd="0" destOrd="0" presId="urn:microsoft.com/office/officeart/2005/8/layout/hierarchy2"/>
    <dgm:cxn modelId="{FB981D6A-3AF5-479D-B626-3414ED3C303C}" type="presParOf" srcId="{466F59FD-2E57-4982-85F1-9D4C2188B15F}" destId="{88D7218A-5436-427C-882F-FF7ED1BA1A69}" srcOrd="1" destOrd="0" presId="urn:microsoft.com/office/officeart/2005/8/layout/hierarchy2"/>
    <dgm:cxn modelId="{380D78B9-ECA8-4C88-9C65-9BF5DB585967}" type="presParOf" srcId="{88D7218A-5436-427C-882F-FF7ED1BA1A69}" destId="{B9EEA96D-15D7-4D99-B298-5EE81B72D628}" srcOrd="0" destOrd="0" presId="urn:microsoft.com/office/officeart/2005/8/layout/hierarchy2"/>
    <dgm:cxn modelId="{D5D2978B-C8D1-4132-AD5D-30E64587DFAB}" type="presParOf" srcId="{88D7218A-5436-427C-882F-FF7ED1BA1A69}" destId="{786A1569-94D5-4FB9-9D52-6D4F48A0A66F}" srcOrd="1" destOrd="0" presId="urn:microsoft.com/office/officeart/2005/8/layout/hierarchy2"/>
    <dgm:cxn modelId="{5745A3C9-076F-4AD0-BE0A-083B9CBE8809}" type="presParOf" srcId="{093EF66A-A37C-4F30-A91C-C1D7AC0FA9AC}" destId="{7B469C4B-8B0B-4200-BCC4-D5D864CBC944}" srcOrd="2" destOrd="0" presId="urn:microsoft.com/office/officeart/2005/8/layout/hierarchy2"/>
    <dgm:cxn modelId="{EE85FE8B-27CF-4A7D-AC49-0FA73767237F}" type="presParOf" srcId="{7B469C4B-8B0B-4200-BCC4-D5D864CBC944}" destId="{35097040-9BB6-4841-ACBB-E2AD4C588F79}" srcOrd="0" destOrd="0" presId="urn:microsoft.com/office/officeart/2005/8/layout/hierarchy2"/>
    <dgm:cxn modelId="{043A3322-F5C0-4201-AC54-71F6EB05D36F}" type="presParOf" srcId="{093EF66A-A37C-4F30-A91C-C1D7AC0FA9AC}" destId="{D8CFDE60-55AC-403F-B8CE-D434E06EE8FF}" srcOrd="3" destOrd="0" presId="urn:microsoft.com/office/officeart/2005/8/layout/hierarchy2"/>
    <dgm:cxn modelId="{A3422C97-65C6-41DB-A07A-C69F86300CA4}" type="presParOf" srcId="{D8CFDE60-55AC-403F-B8CE-D434E06EE8FF}" destId="{FAF82436-B9F3-46EC-8F02-DB3276F5F319}" srcOrd="0" destOrd="0" presId="urn:microsoft.com/office/officeart/2005/8/layout/hierarchy2"/>
    <dgm:cxn modelId="{6413ACA0-1C36-4D03-B1C5-FD90B503D184}" type="presParOf" srcId="{D8CFDE60-55AC-403F-B8CE-D434E06EE8FF}" destId="{79A96DAD-7849-4B98-8B0E-8D756C50439F}" srcOrd="1" destOrd="0" presId="urn:microsoft.com/office/officeart/2005/8/layout/hierarchy2"/>
    <dgm:cxn modelId="{43CF3A37-3CA1-4F4C-BCE6-1FE7404FCFBF}" type="presParOf" srcId="{79A96DAD-7849-4B98-8B0E-8D756C50439F}" destId="{5618E2A3-7851-452E-858E-67D33D13BCE4}" srcOrd="0" destOrd="0" presId="urn:microsoft.com/office/officeart/2005/8/layout/hierarchy2"/>
    <dgm:cxn modelId="{D2190C5E-08FC-47F3-93D1-035E131910D9}" type="presParOf" srcId="{5618E2A3-7851-452E-858E-67D33D13BCE4}" destId="{70F53931-A93D-4E23-BD77-126768EB2E85}" srcOrd="0" destOrd="0" presId="urn:microsoft.com/office/officeart/2005/8/layout/hierarchy2"/>
    <dgm:cxn modelId="{F2E93F4F-E2FC-43D2-AF31-40FAE041D8E9}" type="presParOf" srcId="{79A96DAD-7849-4B98-8B0E-8D756C50439F}" destId="{F259F560-596B-40A0-90FF-AAEAA43663D8}" srcOrd="1" destOrd="0" presId="urn:microsoft.com/office/officeart/2005/8/layout/hierarchy2"/>
    <dgm:cxn modelId="{EBD8EE0F-3E2C-4739-A3EF-73E4E6227230}" type="presParOf" srcId="{F259F560-596B-40A0-90FF-AAEAA43663D8}" destId="{BCCB53D1-B606-4A32-9F4D-328E71A6E900}" srcOrd="0" destOrd="0" presId="urn:microsoft.com/office/officeart/2005/8/layout/hierarchy2"/>
    <dgm:cxn modelId="{5D8F095E-EE3E-4CF7-B439-359CC3FA60F8}" type="presParOf" srcId="{F259F560-596B-40A0-90FF-AAEAA43663D8}" destId="{043283E4-CDF4-471C-B495-12FD687BDBD6}" srcOrd="1" destOrd="0" presId="urn:microsoft.com/office/officeart/2005/8/layout/hierarchy2"/>
  </dgm:cxnLst>
  <dgm:bg>
    <a:noFill/>
  </dgm:bg>
  <dgm:whole/>
  <dgm:extLst>
    <a:ext uri="http://schemas.microsoft.com/office/drawing/2008/diagram">
      <dsp:dataModelExt xmlns:dsp="http://schemas.microsoft.com/office/drawing/2008/diagram" relId="rId27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44BF20B-3751-4057-BE9C-FF6AFF8311AF}">
      <dsp:nvSpPr>
        <dsp:cNvPr id="0" name=""/>
        <dsp:cNvSpPr/>
      </dsp:nvSpPr>
      <dsp:spPr>
        <a:xfrm>
          <a:off x="8619" y="1834297"/>
          <a:ext cx="719035" cy="683403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Cambria" panose="02040503050406030204" pitchFamily="18" charset="0"/>
              <a:ea typeface="Cambria" panose="02040503050406030204" pitchFamily="18" charset="0"/>
            </a:rPr>
            <a:t>Is whole-building data available?</a:t>
          </a:r>
        </a:p>
      </dsp:txBody>
      <dsp:txXfrm>
        <a:off x="28635" y="1854313"/>
        <a:ext cx="679003" cy="643371"/>
      </dsp:txXfrm>
    </dsp:sp>
    <dsp:sp modelId="{4F444110-9C97-44AE-8E8F-14F0F7B2BBC5}">
      <dsp:nvSpPr>
        <dsp:cNvPr id="0" name=""/>
        <dsp:cNvSpPr/>
      </dsp:nvSpPr>
      <dsp:spPr>
        <a:xfrm rot="18375885">
          <a:off x="628346" y="1973863"/>
          <a:ext cx="486231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486231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859305" y="1967821"/>
        <a:ext cx="24311" cy="24311"/>
      </dsp:txXfrm>
    </dsp:sp>
    <dsp:sp modelId="{F647A0C9-8900-4D2B-BC89-3556DF76443A}">
      <dsp:nvSpPr>
        <dsp:cNvPr id="0" name=""/>
        <dsp:cNvSpPr/>
      </dsp:nvSpPr>
      <dsp:spPr>
        <a:xfrm>
          <a:off x="1015268" y="1604196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sp:txBody>
      <dsp:txXfrm>
        <a:off x="1025798" y="1614726"/>
        <a:ext cx="697975" cy="338457"/>
      </dsp:txXfrm>
    </dsp:sp>
    <dsp:sp modelId="{F6C4F7AF-8BA4-403E-9559-F7154D5D949F}">
      <dsp:nvSpPr>
        <dsp:cNvPr id="0" name=""/>
        <dsp:cNvSpPr/>
      </dsp:nvSpPr>
      <dsp:spPr>
        <a:xfrm>
          <a:off x="1734304" y="1777841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1870920" y="1776764"/>
        <a:ext cx="14380" cy="14380"/>
      </dsp:txXfrm>
    </dsp:sp>
    <dsp:sp modelId="{5100399B-994C-48E6-AAED-53A4FEE5EA0C}">
      <dsp:nvSpPr>
        <dsp:cNvPr id="0" name=""/>
        <dsp:cNvSpPr/>
      </dsp:nvSpPr>
      <dsp:spPr>
        <a:xfrm>
          <a:off x="2021918" y="1604196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b="1" kern="1200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1</a:t>
          </a:r>
        </a:p>
      </dsp:txBody>
      <dsp:txXfrm>
        <a:off x="2032448" y="1614726"/>
        <a:ext cx="697975" cy="338457"/>
      </dsp:txXfrm>
    </dsp:sp>
    <dsp:sp modelId="{19106177-ADB6-4046-8889-3F2F1D212AED}">
      <dsp:nvSpPr>
        <dsp:cNvPr id="0" name=""/>
        <dsp:cNvSpPr/>
      </dsp:nvSpPr>
      <dsp:spPr>
        <a:xfrm rot="3224115">
          <a:off x="628346" y="2365908"/>
          <a:ext cx="486231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486231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859305" y="2359866"/>
        <a:ext cx="24311" cy="24311"/>
      </dsp:txXfrm>
    </dsp:sp>
    <dsp:sp modelId="{043ADABA-EC89-4B76-B9FA-948F3D81400C}">
      <dsp:nvSpPr>
        <dsp:cNvPr id="0" name=""/>
        <dsp:cNvSpPr/>
      </dsp:nvSpPr>
      <dsp:spPr>
        <a:xfrm>
          <a:off x="1015268" y="2388285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sp:txBody>
      <dsp:txXfrm>
        <a:off x="1025798" y="2398815"/>
        <a:ext cx="697975" cy="338457"/>
      </dsp:txXfrm>
    </dsp:sp>
    <dsp:sp modelId="{3C48B4C6-53D5-49D2-9755-A7A74F8FA2B3}">
      <dsp:nvSpPr>
        <dsp:cNvPr id="0" name=""/>
        <dsp:cNvSpPr/>
      </dsp:nvSpPr>
      <dsp:spPr>
        <a:xfrm>
          <a:off x="1734304" y="2561930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1870920" y="2560853"/>
        <a:ext cx="14380" cy="14380"/>
      </dsp:txXfrm>
    </dsp:sp>
    <dsp:sp modelId="{6E1DD430-92AA-48ED-A1FE-737A72D576FA}">
      <dsp:nvSpPr>
        <dsp:cNvPr id="0" name=""/>
        <dsp:cNvSpPr/>
      </dsp:nvSpPr>
      <dsp:spPr>
        <a:xfrm>
          <a:off x="2021918" y="2251638"/>
          <a:ext cx="719035" cy="632812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Cambria" panose="02040503050406030204" pitchFamily="18" charset="0"/>
              <a:ea typeface="Cambria" panose="02040503050406030204" pitchFamily="18" charset="0"/>
            </a:rPr>
            <a:t>Will tenant provide data?</a:t>
          </a:r>
        </a:p>
      </dsp:txBody>
      <dsp:txXfrm>
        <a:off x="2040452" y="2270172"/>
        <a:ext cx="681967" cy="595744"/>
      </dsp:txXfrm>
    </dsp:sp>
    <dsp:sp modelId="{EB4FCD45-8A43-4B87-B185-E28B8A9C1D61}">
      <dsp:nvSpPr>
        <dsp:cNvPr id="0" name=""/>
        <dsp:cNvSpPr/>
      </dsp:nvSpPr>
      <dsp:spPr>
        <a:xfrm rot="18468656">
          <a:off x="2650187" y="2376608"/>
          <a:ext cx="469146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469146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2873032" y="2370993"/>
        <a:ext cx="23457" cy="23457"/>
      </dsp:txXfrm>
    </dsp:sp>
    <dsp:sp modelId="{D09C5AAA-C6FA-4958-BDE5-895ED88C149D}">
      <dsp:nvSpPr>
        <dsp:cNvPr id="0" name=""/>
        <dsp:cNvSpPr/>
      </dsp:nvSpPr>
      <dsp:spPr>
        <a:xfrm>
          <a:off x="3028567" y="2017641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sp:txBody>
      <dsp:txXfrm>
        <a:off x="3039097" y="2028171"/>
        <a:ext cx="697975" cy="338457"/>
      </dsp:txXfrm>
    </dsp:sp>
    <dsp:sp modelId="{D03796B2-94A0-446B-BFA8-0ECD5890590E}">
      <dsp:nvSpPr>
        <dsp:cNvPr id="0" name=""/>
        <dsp:cNvSpPr/>
      </dsp:nvSpPr>
      <dsp:spPr>
        <a:xfrm>
          <a:off x="3747603" y="2191287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3884219" y="2190210"/>
        <a:ext cx="14380" cy="14380"/>
      </dsp:txXfrm>
    </dsp:sp>
    <dsp:sp modelId="{DD0340EC-688F-498D-8CFA-9E388422F31E}">
      <dsp:nvSpPr>
        <dsp:cNvPr id="0" name=""/>
        <dsp:cNvSpPr/>
      </dsp:nvSpPr>
      <dsp:spPr>
        <a:xfrm>
          <a:off x="4035217" y="2017641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b="1" kern="1200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2</a:t>
          </a:r>
        </a:p>
      </dsp:txBody>
      <dsp:txXfrm>
        <a:off x="4045747" y="2028171"/>
        <a:ext cx="697975" cy="338457"/>
      </dsp:txXfrm>
    </dsp:sp>
    <dsp:sp modelId="{DF1C43B6-9C5B-4AC6-8931-89627C9379EB}">
      <dsp:nvSpPr>
        <dsp:cNvPr id="0" name=""/>
        <dsp:cNvSpPr/>
      </dsp:nvSpPr>
      <dsp:spPr>
        <a:xfrm rot="3131344">
          <a:off x="2650187" y="2747252"/>
          <a:ext cx="469146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469146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2873032" y="2741637"/>
        <a:ext cx="23457" cy="23457"/>
      </dsp:txXfrm>
    </dsp:sp>
    <dsp:sp modelId="{1C44CC2B-F444-40CE-A851-F62CBD9E3B25}">
      <dsp:nvSpPr>
        <dsp:cNvPr id="0" name=""/>
        <dsp:cNvSpPr/>
      </dsp:nvSpPr>
      <dsp:spPr>
        <a:xfrm>
          <a:off x="3028567" y="2758929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sp:txBody>
      <dsp:txXfrm>
        <a:off x="3039097" y="2769459"/>
        <a:ext cx="697975" cy="338457"/>
      </dsp:txXfrm>
    </dsp:sp>
    <dsp:sp modelId="{349EAE3B-E81E-46C8-932B-D515BC66F07F}">
      <dsp:nvSpPr>
        <dsp:cNvPr id="0" name=""/>
        <dsp:cNvSpPr/>
      </dsp:nvSpPr>
      <dsp:spPr>
        <a:xfrm>
          <a:off x="3747603" y="2932574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3884219" y="2931497"/>
        <a:ext cx="14380" cy="14380"/>
      </dsp:txXfrm>
    </dsp:sp>
    <dsp:sp modelId="{440B8843-BBA2-4063-9E4C-0EB9262BBD26}">
      <dsp:nvSpPr>
        <dsp:cNvPr id="0" name=""/>
        <dsp:cNvSpPr/>
      </dsp:nvSpPr>
      <dsp:spPr>
        <a:xfrm>
          <a:off x="4035217" y="2572476"/>
          <a:ext cx="719035" cy="732423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Cambria" panose="02040503050406030204" pitchFamily="18" charset="0"/>
              <a:ea typeface="Cambria" panose="02040503050406030204" pitchFamily="18" charset="0"/>
            </a:rPr>
            <a:t>Will tenant provide memo?</a:t>
          </a:r>
        </a:p>
      </dsp:txBody>
      <dsp:txXfrm>
        <a:off x="4056277" y="2593536"/>
        <a:ext cx="676915" cy="690303"/>
      </dsp:txXfrm>
    </dsp:sp>
    <dsp:sp modelId="{46CE2A16-93FE-4B23-A5A9-B2590E16DB55}">
      <dsp:nvSpPr>
        <dsp:cNvPr id="0" name=""/>
        <dsp:cNvSpPr/>
      </dsp:nvSpPr>
      <dsp:spPr>
        <a:xfrm rot="18675617">
          <a:off x="4679998" y="2768653"/>
          <a:ext cx="436122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436122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4887156" y="2763863"/>
        <a:ext cx="21806" cy="21806"/>
      </dsp:txXfrm>
    </dsp:sp>
    <dsp:sp modelId="{C98A622F-8A55-4C18-89F3-49ED663082CB}">
      <dsp:nvSpPr>
        <dsp:cNvPr id="0" name=""/>
        <dsp:cNvSpPr/>
      </dsp:nvSpPr>
      <dsp:spPr>
        <a:xfrm>
          <a:off x="5041866" y="2431086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sp:txBody>
      <dsp:txXfrm>
        <a:off x="5052396" y="2441616"/>
        <a:ext cx="697975" cy="338457"/>
      </dsp:txXfrm>
    </dsp:sp>
    <dsp:sp modelId="{9D7F1CC0-7A0A-4CA8-B7E4-EE7568CA6A35}">
      <dsp:nvSpPr>
        <dsp:cNvPr id="0" name=""/>
        <dsp:cNvSpPr/>
      </dsp:nvSpPr>
      <dsp:spPr>
        <a:xfrm>
          <a:off x="5760902" y="2604732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5897518" y="2603655"/>
        <a:ext cx="14380" cy="14380"/>
      </dsp:txXfrm>
    </dsp:sp>
    <dsp:sp modelId="{F232024E-2BF5-4770-9900-9C2EA755AD5D}">
      <dsp:nvSpPr>
        <dsp:cNvPr id="0" name=""/>
        <dsp:cNvSpPr/>
      </dsp:nvSpPr>
      <dsp:spPr>
        <a:xfrm>
          <a:off x="6048516" y="2431086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b="1" kern="1200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3</a:t>
          </a:r>
          <a:r>
            <a:rPr lang="en-US" sz="1100" kern="1200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 </a:t>
          </a:r>
        </a:p>
      </dsp:txBody>
      <dsp:txXfrm>
        <a:off x="6059046" y="2441616"/>
        <a:ext cx="697975" cy="338457"/>
      </dsp:txXfrm>
    </dsp:sp>
    <dsp:sp modelId="{AACD7124-E894-4D3A-A550-42C1E61BF372}">
      <dsp:nvSpPr>
        <dsp:cNvPr id="0" name=""/>
        <dsp:cNvSpPr/>
      </dsp:nvSpPr>
      <dsp:spPr>
        <a:xfrm rot="2924383">
          <a:off x="4679998" y="3096495"/>
          <a:ext cx="436122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436122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4887156" y="3091706"/>
        <a:ext cx="21806" cy="21806"/>
      </dsp:txXfrm>
    </dsp:sp>
    <dsp:sp modelId="{C2E394DB-32D0-4709-A728-D0F06CF851C7}">
      <dsp:nvSpPr>
        <dsp:cNvPr id="0" name=""/>
        <dsp:cNvSpPr/>
      </dsp:nvSpPr>
      <dsp:spPr>
        <a:xfrm>
          <a:off x="5041866" y="3086771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sp:txBody>
      <dsp:txXfrm>
        <a:off x="5052396" y="3097301"/>
        <a:ext cx="697975" cy="338457"/>
      </dsp:txXfrm>
    </dsp:sp>
    <dsp:sp modelId="{FB5CAEED-DABC-4163-9049-04C6F2ED7A85}">
      <dsp:nvSpPr>
        <dsp:cNvPr id="0" name=""/>
        <dsp:cNvSpPr/>
      </dsp:nvSpPr>
      <dsp:spPr>
        <a:xfrm>
          <a:off x="5760902" y="3260417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5897518" y="3259340"/>
        <a:ext cx="14380" cy="14380"/>
      </dsp:txXfrm>
    </dsp:sp>
    <dsp:sp modelId="{532AC4D0-165F-4ECB-BE7C-A6DE0FDD2247}">
      <dsp:nvSpPr>
        <dsp:cNvPr id="0" name=""/>
        <dsp:cNvSpPr/>
      </dsp:nvSpPr>
      <dsp:spPr>
        <a:xfrm>
          <a:off x="6048516" y="2844532"/>
          <a:ext cx="1001810" cy="843996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Cambria" panose="02040503050406030204" pitchFamily="18" charset="0"/>
              <a:ea typeface="Cambria" panose="02040503050406030204" pitchFamily="18" charset="0"/>
            </a:rPr>
            <a:t>Are there management-controlled meters?</a:t>
          </a:r>
        </a:p>
      </dsp:txBody>
      <dsp:txXfrm>
        <a:off x="6073236" y="2869252"/>
        <a:ext cx="952370" cy="794556"/>
      </dsp:txXfrm>
    </dsp:sp>
    <dsp:sp modelId="{9FE16C6B-1F6E-44CB-872D-2803F1FB0F05}">
      <dsp:nvSpPr>
        <dsp:cNvPr id="0" name=""/>
        <dsp:cNvSpPr/>
      </dsp:nvSpPr>
      <dsp:spPr>
        <a:xfrm rot="19457599">
          <a:off x="7017034" y="3157055"/>
          <a:ext cx="354197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354197" y="611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7185278" y="3154314"/>
        <a:ext cx="17709" cy="17709"/>
      </dsp:txXfrm>
    </dsp:sp>
    <dsp:sp modelId="{0B99CE18-CE2C-4BDD-9EF9-D91F3C44E99F}">
      <dsp:nvSpPr>
        <dsp:cNvPr id="0" name=""/>
        <dsp:cNvSpPr/>
      </dsp:nvSpPr>
      <dsp:spPr>
        <a:xfrm>
          <a:off x="7337940" y="2880048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sp:txBody>
      <dsp:txXfrm>
        <a:off x="7348470" y="2890578"/>
        <a:ext cx="697975" cy="338457"/>
      </dsp:txXfrm>
    </dsp:sp>
    <dsp:sp modelId="{953455C2-BEF7-4C2B-99BB-2166F72AFB3C}">
      <dsp:nvSpPr>
        <dsp:cNvPr id="0" name=""/>
        <dsp:cNvSpPr/>
      </dsp:nvSpPr>
      <dsp:spPr>
        <a:xfrm>
          <a:off x="8056976" y="3053694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8193592" y="3052617"/>
        <a:ext cx="14380" cy="14380"/>
      </dsp:txXfrm>
    </dsp:sp>
    <dsp:sp modelId="{B9EEA96D-15D7-4D99-B298-5EE81B72D628}">
      <dsp:nvSpPr>
        <dsp:cNvPr id="0" name=""/>
        <dsp:cNvSpPr/>
      </dsp:nvSpPr>
      <dsp:spPr>
        <a:xfrm>
          <a:off x="8344590" y="2880048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b="1" kern="1200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4</a:t>
          </a:r>
        </a:p>
      </dsp:txBody>
      <dsp:txXfrm>
        <a:off x="8355120" y="2890578"/>
        <a:ext cx="697975" cy="338457"/>
      </dsp:txXfrm>
    </dsp:sp>
    <dsp:sp modelId="{7B469C4B-8B0B-4200-BCC4-D5D864CBC944}">
      <dsp:nvSpPr>
        <dsp:cNvPr id="0" name=""/>
        <dsp:cNvSpPr/>
      </dsp:nvSpPr>
      <dsp:spPr>
        <a:xfrm rot="2142401">
          <a:off x="7017034" y="3363778"/>
          <a:ext cx="354197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354197" y="611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7185278" y="3361036"/>
        <a:ext cx="17709" cy="17709"/>
      </dsp:txXfrm>
    </dsp:sp>
    <dsp:sp modelId="{FAF82436-B9F3-46EC-8F02-DB3276F5F319}">
      <dsp:nvSpPr>
        <dsp:cNvPr id="0" name=""/>
        <dsp:cNvSpPr/>
      </dsp:nvSpPr>
      <dsp:spPr>
        <a:xfrm>
          <a:off x="7337940" y="3293494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sp:txBody>
      <dsp:txXfrm>
        <a:off x="7348470" y="3304024"/>
        <a:ext cx="697975" cy="338457"/>
      </dsp:txXfrm>
    </dsp:sp>
    <dsp:sp modelId="{5618E2A3-7851-452E-858E-67D33D13BCE4}">
      <dsp:nvSpPr>
        <dsp:cNvPr id="0" name=""/>
        <dsp:cNvSpPr/>
      </dsp:nvSpPr>
      <dsp:spPr>
        <a:xfrm>
          <a:off x="8056976" y="3467139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8193592" y="3466062"/>
        <a:ext cx="14380" cy="14380"/>
      </dsp:txXfrm>
    </dsp:sp>
    <dsp:sp modelId="{BCCB53D1-B606-4A32-9F4D-328E71A6E900}">
      <dsp:nvSpPr>
        <dsp:cNvPr id="0" name=""/>
        <dsp:cNvSpPr/>
      </dsp:nvSpPr>
      <dsp:spPr>
        <a:xfrm>
          <a:off x="8344590" y="3293494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b="1" kern="1200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5</a:t>
          </a:r>
        </a:p>
      </dsp:txBody>
      <dsp:txXfrm>
        <a:off x="8355120" y="3304024"/>
        <a:ext cx="697975" cy="33845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W2KU7HSAZS44-1164448980-348525</_dlc_DocId>
    <_dlc_DocIdUrl xmlns="61977ac2-6d7e-4442-ac93-4e718c87e895">
      <Url>https://iremorg.sharepoint.com/sites/Shared/_layouts/15/DocIdRedir.aspx?ID=W2KU7HSAZS44-1164448980-348525</Url>
      <Description>W2KU7HSAZS44-1164448980-348525</Description>
    </_dlc_DocIdUrl>
  </documentManagement>
</p:properties>
</file>

<file path=customXml/itemProps1.xml><?xml version="1.0" encoding="utf-8"?>
<ds:datastoreItem xmlns:ds="http://schemas.openxmlformats.org/officeDocument/2006/customXml" ds:itemID="{2C1F6EA4-A2D4-4D76-8A1B-E496BA71730F}"/>
</file>

<file path=customXml/itemProps2.xml><?xml version="1.0" encoding="utf-8"?>
<ds:datastoreItem xmlns:ds="http://schemas.openxmlformats.org/officeDocument/2006/customXml" ds:itemID="{564D9604-E036-40AC-BDB0-50F738FD6855}"/>
</file>

<file path=customXml/itemProps3.xml><?xml version="1.0" encoding="utf-8"?>
<ds:datastoreItem xmlns:ds="http://schemas.openxmlformats.org/officeDocument/2006/customXml" ds:itemID="{DC4D706B-4ACD-4FC5-A201-8F885FACB75A}"/>
</file>

<file path=customXml/itemProps4.xml><?xml version="1.0" encoding="utf-8"?>
<ds:datastoreItem xmlns:ds="http://schemas.openxmlformats.org/officeDocument/2006/customXml" ds:itemID="{97CCF763-E441-4839-99C6-F1B9117C2DBB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456</TotalTime>
  <Pages>4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107</cp:revision>
  <dcterms:created xsi:type="dcterms:W3CDTF">2021-01-25T14:11:00Z</dcterms:created>
  <dcterms:modified xsi:type="dcterms:W3CDTF">2021-05-21T15:25:00Z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843600</vt:r8>
  </property>
  <property fmtid="{D5CDD505-2E9C-101B-9397-08002B2CF9AE}" pid="4" name="_dlc_DocIdItemGuid">
    <vt:lpwstr>b6aa37d7-e46f-57bb-aa46-69d7ee88178e</vt:lpwstr>
  </property>
</Properties>
</file>